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C43" w:rsidRPr="00272D47" w:rsidRDefault="00830406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>
        <w:t>Traineeship p</w:t>
      </w:r>
      <w:r w:rsidR="00325C43" w:rsidRPr="00272D47">
        <w:t>eriod</w:t>
      </w:r>
      <w:bookmarkStart w:id="0" w:name="_GoBack"/>
      <w:bookmarkEnd w:id="0"/>
    </w:p>
    <w:p w:rsidR="00325C43" w:rsidRPr="00103BC6" w:rsidRDefault="00733535" w:rsidP="00353D86">
      <w:pPr>
        <w:spacing w:after="120"/>
        <w:ind w:left="142"/>
        <w:jc w:val="left"/>
        <w:rPr>
          <w:b/>
          <w:sz w:val="24"/>
        </w:rPr>
      </w:pPr>
      <w:r>
        <w:rPr>
          <w:b/>
          <w:sz w:val="24"/>
        </w:rPr>
        <w:t>September 2020 – June</w:t>
      </w:r>
      <w:r w:rsidR="00321F03">
        <w:rPr>
          <w:b/>
          <w:sz w:val="24"/>
        </w:rPr>
        <w:t xml:space="preserve"> 2021</w:t>
      </w:r>
    </w:p>
    <w:p w:rsidR="00325C43" w:rsidRPr="004C1748" w:rsidRDefault="00325C43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 w:rsidRPr="004C1748">
        <w:t>Personal Data</w:t>
      </w: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80" w:firstRow="0" w:lastRow="0" w:firstColumn="1" w:lastColumn="0" w:noHBand="0" w:noVBand="1"/>
      </w:tblPr>
      <w:tblGrid>
        <w:gridCol w:w="2376"/>
        <w:gridCol w:w="1718"/>
        <w:gridCol w:w="1719"/>
        <w:gridCol w:w="3816"/>
      </w:tblGrid>
      <w:tr w:rsidR="00325C43" w:rsidRPr="00206929" w:rsidTr="00325C43">
        <w:tc>
          <w:tcPr>
            <w:tcW w:w="23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Surname</w:t>
            </w:r>
          </w:p>
        </w:tc>
        <w:bookmarkStart w:id="1" w:name="Text52"/>
        <w:tc>
          <w:tcPr>
            <w:tcW w:w="7253" w:type="dxa"/>
            <w:gridSpan w:val="3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7D0F0E" w:rsidRDefault="00325C43" w:rsidP="00325C43">
            <w:pPr>
              <w:spacing w:before="120" w:after="120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"/>
          </w:p>
        </w:tc>
      </w:tr>
      <w:tr w:rsidR="00325C43" w:rsidRPr="007D0F0E" w:rsidTr="00325C43">
        <w:tc>
          <w:tcPr>
            <w:tcW w:w="2376" w:type="dxa"/>
          </w:tcPr>
          <w:p w:rsidR="00325C43" w:rsidRPr="00206929" w:rsidRDefault="00325C43" w:rsidP="00830406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F</w:t>
            </w:r>
            <w:r w:rsidR="00830406">
              <w:rPr>
                <w:b/>
                <w:bCs/>
              </w:rPr>
              <w:t xml:space="preserve">irst </w:t>
            </w:r>
            <w:r w:rsidRPr="00206929">
              <w:rPr>
                <w:b/>
                <w:bCs/>
              </w:rPr>
              <w:t>name</w:t>
            </w:r>
          </w:p>
        </w:tc>
        <w:tc>
          <w:tcPr>
            <w:tcW w:w="7253" w:type="dxa"/>
            <w:gridSpan w:val="3"/>
          </w:tcPr>
          <w:p w:rsidR="00325C43" w:rsidRPr="007D0F0E" w:rsidRDefault="00325C43" w:rsidP="00325C43">
            <w:pPr>
              <w:spacing w:before="120" w:after="120"/>
            </w:pPr>
            <w:r w:rsidRPr="007D0F0E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7D0F0E">
              <w:instrText xml:space="preserve"> FORMTEXT </w:instrText>
            </w:r>
            <w:r w:rsidRPr="007D0F0E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7D0F0E">
              <w:fldChar w:fldCharType="end"/>
            </w:r>
            <w:bookmarkEnd w:id="2"/>
          </w:p>
        </w:tc>
      </w:tr>
      <w:tr w:rsidR="00325C43" w:rsidRPr="007D0F0E" w:rsidTr="00325C43">
        <w:tc>
          <w:tcPr>
            <w:tcW w:w="23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Gender</w:t>
            </w:r>
          </w:p>
        </w:tc>
        <w:tc>
          <w:tcPr>
            <w:tcW w:w="7253" w:type="dxa"/>
            <w:gridSpan w:val="3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7D0F0E" w:rsidRDefault="004D69AA" w:rsidP="00325C43">
            <w:pPr>
              <w:spacing w:before="120" w:after="120"/>
            </w:pPr>
            <w:sdt>
              <w:sdtPr>
                <w:id w:val="42454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7ED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25C43">
              <w:t xml:space="preserve"> Male </w:t>
            </w:r>
            <w:r w:rsidR="00325C43">
              <w:tab/>
            </w:r>
            <w:sdt>
              <w:sdtPr>
                <w:id w:val="530157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C4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25C43">
              <w:rPr>
                <w:rFonts w:ascii="MS Gothic" w:eastAsia="MS Gothic" w:hAnsi="MS Gothic"/>
              </w:rPr>
              <w:t xml:space="preserve"> </w:t>
            </w:r>
            <w:r w:rsidR="00325C43">
              <w:t>Female</w:t>
            </w:r>
          </w:p>
        </w:tc>
      </w:tr>
      <w:tr w:rsidR="00325C43" w:rsidRPr="007D0F0E" w:rsidTr="00325C43">
        <w:tc>
          <w:tcPr>
            <w:tcW w:w="2376" w:type="dxa"/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Current Nationality</w:t>
            </w:r>
            <w:r>
              <w:rPr>
                <w:b/>
                <w:bCs/>
              </w:rPr>
              <w:t xml:space="preserve">       </w:t>
            </w:r>
          </w:p>
        </w:tc>
        <w:tc>
          <w:tcPr>
            <w:tcW w:w="1718" w:type="dxa"/>
          </w:tcPr>
          <w:p w:rsidR="00325C43" w:rsidRPr="007D0F0E" w:rsidRDefault="004D69AA" w:rsidP="00325C43">
            <w:pPr>
              <w:spacing w:before="120" w:after="120"/>
            </w:pPr>
            <w:sdt>
              <w:sdtPr>
                <w:alias w:val="Current Nationality"/>
                <w:tag w:val="Current Nationality"/>
                <w:id w:val="2104457510"/>
                <w:placeholder>
                  <w:docPart w:val="31EF1B265D1F4973AC7094CBDE3CF890"/>
                </w:placeholder>
                <w:showingPlcHdr/>
                <w:dropDownList>
                  <w:listItem w:value="Choose an item."/>
                  <w:listItem w:displayText="Germany" w:value="Germany"/>
                  <w:listItem w:displayText="Austria" w:value="Austria"/>
                  <w:listItem w:displayText="Belgium" w:value="Belgium"/>
                  <w:listItem w:displayText="Bulgaria" w:value="Bulgaria"/>
                  <w:listItem w:displayText="Cyprus" w:value="Cyprus"/>
                  <w:listItem w:displayText="Croatia" w:value="Croatia"/>
                  <w:listItem w:displayText="Denmark" w:value="Denmark"/>
                  <w:listItem w:displayText="Spain" w:value="Spain"/>
                  <w:listItem w:displayText="Estonia" w:value="Estonia"/>
                  <w:listItem w:displayText="Finland" w:value="Finland"/>
                  <w:listItem w:displayText="France" w:value="France"/>
                  <w:listItem w:displayText="Greece" w:value="Greece"/>
                  <w:listItem w:displayText="Hungary" w:value="Hungary"/>
                  <w:listItem w:displayText="Ireland" w:value="Ireland"/>
                  <w:listItem w:displayText="Italy" w:value="Italy"/>
                  <w:listItem w:displayText="Latvia" w:value="Latvia"/>
                  <w:listItem w:displayText="Lithuania" w:value="Lithuania"/>
                  <w:listItem w:displayText="Luxembourg" w:value="Luxembourg"/>
                  <w:listItem w:displayText="Malta" w:value="Malta"/>
                  <w:listItem w:displayText="Netherlands" w:value="Netherlands"/>
                  <w:listItem w:displayText="Poland" w:value="Poland"/>
                  <w:listItem w:displayText="Portugal" w:value="Portugal"/>
                  <w:listItem w:displayText="Czech Republic" w:value="Czech Republic"/>
                  <w:listItem w:displayText="Roumania" w:value="Roumania"/>
                  <w:listItem w:displayText="The United Kingdom" w:value="The United Kingdom"/>
                  <w:listItem w:displayText="Slovakia" w:value="Slovakia"/>
                  <w:listItem w:displayText="Slovenia" w:value="Slovenia"/>
                  <w:listItem w:displayText="Sweden" w:value="Sweden"/>
                  <w:listItem w:displayText="Other" w:value="Other"/>
                </w:dropDownList>
              </w:sdtPr>
              <w:sdtEndPr/>
              <w:sdtContent>
                <w:r w:rsidR="00325C43" w:rsidRPr="00D235C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1719" w:type="dxa"/>
          </w:tcPr>
          <w:p w:rsidR="00325C43" w:rsidRPr="007D0F0E" w:rsidRDefault="00325C43" w:rsidP="00325C43">
            <w:pPr>
              <w:spacing w:before="120" w:after="120"/>
            </w:pPr>
          </w:p>
        </w:tc>
        <w:tc>
          <w:tcPr>
            <w:tcW w:w="3816" w:type="dxa"/>
          </w:tcPr>
          <w:p w:rsidR="00325C43" w:rsidRPr="007D0F0E" w:rsidRDefault="00325C43" w:rsidP="00325C43">
            <w:pPr>
              <w:spacing w:before="120" w:after="120"/>
            </w:pPr>
            <w:r>
              <w:t xml:space="preserve">Specify </w:t>
            </w: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325C43" w:rsidRPr="007D0F0E" w:rsidTr="00325C43">
        <w:tc>
          <w:tcPr>
            <w:tcW w:w="237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Date of Birth</w:t>
            </w:r>
          </w:p>
        </w:tc>
        <w:sdt>
          <w:sdtPr>
            <w:id w:val="853144323"/>
            <w:placeholder>
              <w:docPart w:val="61AD6254833E4471AAC6547E9C38C909"/>
            </w:placeholder>
            <w:showingPlcHdr/>
            <w:date w:fullDate="2013-10-28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7253" w:type="dxa"/>
                <w:gridSpan w:val="3"/>
                <w:tcBorders>
                  <w:top w:val="single" w:sz="8" w:space="0" w:color="4F81BD"/>
                  <w:bottom w:val="single" w:sz="8" w:space="0" w:color="4F81BD"/>
                  <w:right w:val="single" w:sz="8" w:space="0" w:color="4F81BD"/>
                </w:tcBorders>
              </w:tcPr>
              <w:p w:rsidR="00325C43" w:rsidRPr="007D0F0E" w:rsidRDefault="00325C43" w:rsidP="00325C43">
                <w:pPr>
                  <w:spacing w:before="120" w:after="120"/>
                </w:pPr>
                <w:r w:rsidRPr="005E6F4C">
                  <w:rPr>
                    <w:rStyle w:val="PlaceholderText"/>
                  </w:rPr>
                  <w:t>Click here to enter a date.</w:t>
                </w:r>
              </w:p>
            </w:tc>
          </w:sdtContent>
        </w:sdt>
      </w:tr>
    </w:tbl>
    <w:p w:rsidR="00325C43" w:rsidRPr="004C1748" w:rsidRDefault="00325C43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 w:rsidRPr="004C1748">
        <w:t>Contact details</w:t>
      </w:r>
    </w:p>
    <w:p w:rsidR="00325C43" w:rsidRPr="004C1748" w:rsidRDefault="00325C43" w:rsidP="00325C43">
      <w:r w:rsidRPr="004C1748">
        <w:t>Please notify us of any change of address.</w:t>
      </w: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80" w:firstRow="0" w:lastRow="0" w:firstColumn="1" w:lastColumn="0" w:noHBand="0" w:noVBand="1"/>
      </w:tblPr>
      <w:tblGrid>
        <w:gridCol w:w="1809"/>
        <w:gridCol w:w="3701"/>
        <w:gridCol w:w="4119"/>
      </w:tblGrid>
      <w:tr w:rsidR="00325C43" w:rsidTr="00325C43">
        <w:tc>
          <w:tcPr>
            <w:tcW w:w="18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847CCD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847CCD">
              <w:rPr>
                <w:b/>
                <w:bCs/>
              </w:rPr>
              <w:t>Street/n°</w:t>
            </w:r>
          </w:p>
        </w:tc>
        <w:tc>
          <w:tcPr>
            <w:tcW w:w="7820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" w:name="Text49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3"/>
          </w:p>
        </w:tc>
      </w:tr>
      <w:tr w:rsidR="00325C43" w:rsidTr="00325C43">
        <w:tc>
          <w:tcPr>
            <w:tcW w:w="1809" w:type="dxa"/>
          </w:tcPr>
          <w:p w:rsidR="00325C43" w:rsidRPr="00847CCD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847CCD">
              <w:rPr>
                <w:b/>
                <w:bCs/>
              </w:rPr>
              <w:t>Postcode</w:t>
            </w:r>
          </w:p>
        </w:tc>
        <w:tc>
          <w:tcPr>
            <w:tcW w:w="7820" w:type="dxa"/>
            <w:gridSpan w:val="2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" w:name="Text43"/>
            <w:r w:rsidRPr="004C1748">
              <w:instrText xml:space="preserve"> FORMTEXT </w:instrText>
            </w:r>
            <w:r w:rsidRPr="004C1748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C1748">
              <w:fldChar w:fldCharType="end"/>
            </w:r>
            <w:bookmarkEnd w:id="4"/>
          </w:p>
        </w:tc>
      </w:tr>
      <w:tr w:rsidR="00325C43" w:rsidTr="00325C43">
        <w:tc>
          <w:tcPr>
            <w:tcW w:w="18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847CCD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847CCD">
              <w:rPr>
                <w:b/>
                <w:bCs/>
              </w:rPr>
              <w:t>Town</w:t>
            </w:r>
          </w:p>
        </w:tc>
        <w:tc>
          <w:tcPr>
            <w:tcW w:w="7820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" w:name="Text44"/>
            <w:r w:rsidRPr="004C1748">
              <w:instrText xml:space="preserve"> FORMTEXT </w:instrText>
            </w:r>
            <w:r w:rsidRPr="004C1748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C1748">
              <w:fldChar w:fldCharType="end"/>
            </w:r>
            <w:bookmarkEnd w:id="5"/>
          </w:p>
        </w:tc>
      </w:tr>
      <w:tr w:rsidR="00325C43" w:rsidTr="00325C43">
        <w:tc>
          <w:tcPr>
            <w:tcW w:w="1809" w:type="dxa"/>
          </w:tcPr>
          <w:p w:rsidR="00325C43" w:rsidRPr="00847CCD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847CCD">
              <w:rPr>
                <w:b/>
                <w:bCs/>
              </w:rPr>
              <w:t>Country</w:t>
            </w:r>
          </w:p>
        </w:tc>
        <w:tc>
          <w:tcPr>
            <w:tcW w:w="3701" w:type="dxa"/>
          </w:tcPr>
          <w:p w:rsidR="00325C43" w:rsidRPr="004C1748" w:rsidRDefault="004D69AA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sdt>
              <w:sdtPr>
                <w:alias w:val="Country"/>
                <w:tag w:val="Country"/>
                <w:id w:val="-498115705"/>
                <w:placeholder>
                  <w:docPart w:val="EFCD75BF8A144723BD7640179A5EB8DB"/>
                </w:placeholder>
                <w:showingPlcHdr/>
                <w:dropDownList>
                  <w:listItem w:value="Choose an item."/>
                  <w:listItem w:displayText="Germany" w:value="Germany"/>
                  <w:listItem w:displayText="Austria" w:value="Austria"/>
                  <w:listItem w:displayText="Belgium" w:value="Belgium"/>
                  <w:listItem w:displayText="Bulgaria" w:value="Bulgaria"/>
                  <w:listItem w:displayText="Cyprus" w:value="Cyprus"/>
                  <w:listItem w:displayText="Croatia" w:value="Croatia"/>
                  <w:listItem w:displayText="Denmark" w:value="Denmark"/>
                  <w:listItem w:displayText="Spain" w:value="Spain"/>
                  <w:listItem w:displayText="Estonia" w:value="Estonia"/>
                  <w:listItem w:displayText="Finland" w:value="Finland"/>
                  <w:listItem w:displayText="France" w:value="France"/>
                  <w:listItem w:displayText="Greece" w:value="Greece"/>
                  <w:listItem w:displayText="Hungary" w:value="Hungary"/>
                  <w:listItem w:displayText="Ireland" w:value="Ireland"/>
                  <w:listItem w:displayText="Italy" w:value="Italy"/>
                  <w:listItem w:displayText="Latvia" w:value="Latvia"/>
                  <w:listItem w:displayText="Lithuania" w:value="Lithuania"/>
                  <w:listItem w:displayText="Luxembourg" w:value="Luxembourg"/>
                  <w:listItem w:displayText="Malta" w:value="Malta"/>
                  <w:listItem w:displayText="Netherlands" w:value="Netherlands"/>
                  <w:listItem w:displayText="Poland" w:value="Poland"/>
                  <w:listItem w:displayText="Portugal" w:value="Portugal"/>
                  <w:listItem w:displayText="Czech Republic" w:value="Czech Republic"/>
                  <w:listItem w:displayText="Roumania" w:value="Roumania"/>
                  <w:listItem w:displayText="The United Kingdom" w:value="The United Kingdom"/>
                  <w:listItem w:displayText="Slovakia" w:value="Slovakia"/>
                  <w:listItem w:displayText="Slovenia" w:value="Slovenia"/>
                  <w:listItem w:displayText="Sweden" w:value="Sweden"/>
                  <w:listItem w:displayText="Other" w:value="Other"/>
                </w:dropDownList>
              </w:sdtPr>
              <w:sdtEndPr/>
              <w:sdtContent>
                <w:r w:rsidR="00325C43" w:rsidRPr="00D235C5">
                  <w:rPr>
                    <w:rStyle w:val="PlaceholderText"/>
                  </w:rPr>
                  <w:t>Choose an item.</w:t>
                </w:r>
              </w:sdtContent>
            </w:sdt>
          </w:p>
        </w:tc>
        <w:tc>
          <w:tcPr>
            <w:tcW w:w="4119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>
              <w:t xml:space="preserve">Specify </w:t>
            </w: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325C43" w:rsidTr="00325C43">
        <w:tc>
          <w:tcPr>
            <w:tcW w:w="180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847CCD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847CCD">
              <w:rPr>
                <w:b/>
                <w:bCs/>
              </w:rPr>
              <w:t>Telephone</w:t>
            </w:r>
          </w:p>
        </w:tc>
        <w:tc>
          <w:tcPr>
            <w:tcW w:w="7820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" w:name="Text46"/>
            <w:r w:rsidRPr="004C1748">
              <w:instrText xml:space="preserve"> FORMTEXT </w:instrText>
            </w:r>
            <w:r w:rsidRPr="004C1748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C1748">
              <w:fldChar w:fldCharType="end"/>
            </w:r>
            <w:bookmarkEnd w:id="6"/>
          </w:p>
        </w:tc>
      </w:tr>
      <w:tr w:rsidR="00325C43" w:rsidTr="00325C43">
        <w:tc>
          <w:tcPr>
            <w:tcW w:w="1809" w:type="dxa"/>
          </w:tcPr>
          <w:p w:rsidR="00325C43" w:rsidRPr="00847CCD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847CCD">
              <w:rPr>
                <w:b/>
                <w:bCs/>
              </w:rPr>
              <w:t>Email address</w:t>
            </w:r>
          </w:p>
        </w:tc>
        <w:tc>
          <w:tcPr>
            <w:tcW w:w="7820" w:type="dxa"/>
            <w:gridSpan w:val="2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C1748">
              <w:fldChar w:fldCharType="end"/>
            </w:r>
          </w:p>
        </w:tc>
      </w:tr>
    </w:tbl>
    <w:p w:rsidR="00325C43" w:rsidRDefault="00325C43" w:rsidP="00325C43">
      <w:pPr>
        <w:pStyle w:val="Heading1"/>
        <w:keepLines w:val="0"/>
        <w:pageBreakBefore/>
        <w:numPr>
          <w:ilvl w:val="0"/>
          <w:numId w:val="16"/>
        </w:numPr>
        <w:shd w:val="clear" w:color="auto" w:fill="4F81BD"/>
        <w:spacing w:before="480"/>
        <w:ind w:left="431" w:hanging="431"/>
      </w:pPr>
      <w:r w:rsidRPr="00272D47">
        <w:lastRenderedPageBreak/>
        <w:t xml:space="preserve">Education </w:t>
      </w:r>
      <w:r>
        <w:br/>
        <w:t>(</w:t>
      </w:r>
      <w:r w:rsidRPr="004C1748">
        <w:t>University, post-unive</w:t>
      </w:r>
      <w:r>
        <w:t>rsity or equivalent education)</w:t>
      </w:r>
    </w:p>
    <w:p w:rsidR="00325C43" w:rsidRPr="004C1748" w:rsidRDefault="00325C43" w:rsidP="00325C43">
      <w:r w:rsidRPr="004C1748">
        <w:t>Please</w:t>
      </w:r>
      <w:r>
        <w:t>,</w:t>
      </w:r>
      <w:r w:rsidRPr="004C1748">
        <w:t xml:space="preserve"> give exact dates:</w:t>
      </w: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2326"/>
        <w:gridCol w:w="2319"/>
        <w:gridCol w:w="2324"/>
        <w:gridCol w:w="2660"/>
      </w:tblGrid>
      <w:tr w:rsidR="00325C43" w:rsidRPr="00206929" w:rsidTr="00325C43">
        <w:tc>
          <w:tcPr>
            <w:tcW w:w="2326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Name and location of university</w:t>
            </w:r>
          </w:p>
        </w:tc>
        <w:tc>
          <w:tcPr>
            <w:tcW w:w="2319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From/to</w:t>
            </w:r>
            <w:r w:rsidRPr="00206929">
              <w:rPr>
                <w:b/>
                <w:bCs/>
                <w:color w:val="FFFFFF"/>
              </w:rPr>
              <w:br/>
              <w:t>(months and years)</w:t>
            </w:r>
          </w:p>
        </w:tc>
        <w:tc>
          <w:tcPr>
            <w:tcW w:w="2324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Diplomas or degrees obtained</w:t>
            </w:r>
          </w:p>
        </w:tc>
        <w:tc>
          <w:tcPr>
            <w:tcW w:w="2660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Main subjects</w:t>
            </w:r>
          </w:p>
        </w:tc>
      </w:tr>
      <w:tr w:rsidR="00325C43" w:rsidRPr="004C1748" w:rsidTr="00325C43">
        <w:tc>
          <w:tcPr>
            <w:tcW w:w="23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  <w:bookmarkEnd w:id="7"/>
          </w:p>
        </w:tc>
        <w:tc>
          <w:tcPr>
            <w:tcW w:w="2319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8"/>
          </w:p>
        </w:tc>
        <w:tc>
          <w:tcPr>
            <w:tcW w:w="232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9"/>
          </w:p>
        </w:tc>
        <w:tc>
          <w:tcPr>
            <w:tcW w:w="26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10"/>
          </w:p>
        </w:tc>
      </w:tr>
      <w:tr w:rsidR="00325C43" w:rsidRPr="004C1748" w:rsidTr="00325C43">
        <w:tc>
          <w:tcPr>
            <w:tcW w:w="2326" w:type="dxa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</w:p>
        </w:tc>
        <w:tc>
          <w:tcPr>
            <w:tcW w:w="2319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2324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2660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</w:tr>
      <w:tr w:rsidR="00325C43" w:rsidRPr="004C1748" w:rsidTr="00325C43">
        <w:tc>
          <w:tcPr>
            <w:tcW w:w="23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</w:p>
        </w:tc>
        <w:tc>
          <w:tcPr>
            <w:tcW w:w="2319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232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26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</w:tr>
    </w:tbl>
    <w:p w:rsidR="00325C43" w:rsidRDefault="00325C43" w:rsidP="0064015E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</w:pPr>
      <w:r w:rsidRPr="00272D47">
        <w:t xml:space="preserve">Professional Experience </w:t>
      </w:r>
      <w:r w:rsidRPr="00272D47">
        <w:br/>
        <w:t xml:space="preserve">(Outside EU </w:t>
      </w:r>
      <w:r w:rsidR="003B687D" w:rsidRPr="00272D47">
        <w:t>Institutions</w:t>
      </w:r>
      <w:r w:rsidR="003B687D" w:rsidRPr="0064015E">
        <w:t>,</w:t>
      </w:r>
      <w:r w:rsidR="0064015E" w:rsidRPr="0064015E">
        <w:t xml:space="preserve"> Agenc</w:t>
      </w:r>
      <w:r w:rsidR="00830406">
        <w:t>ies</w:t>
      </w:r>
      <w:r w:rsidR="0064015E" w:rsidRPr="0064015E">
        <w:t xml:space="preserve">, Joint </w:t>
      </w:r>
      <w:proofErr w:type="gramStart"/>
      <w:r w:rsidR="0064015E" w:rsidRPr="0064015E">
        <w:t>Undertaking</w:t>
      </w:r>
      <w:r w:rsidR="00830406">
        <w:t>s</w:t>
      </w:r>
      <w:r w:rsidR="0064015E" w:rsidRPr="0064015E">
        <w:t xml:space="preserve"> </w:t>
      </w:r>
      <w:r w:rsidRPr="00272D47">
        <w:t xml:space="preserve"> and</w:t>
      </w:r>
      <w:proofErr w:type="gramEnd"/>
      <w:r w:rsidRPr="00272D47">
        <w:t xml:space="preserve"> Bodies)</w:t>
      </w:r>
    </w:p>
    <w:p w:rsidR="00325C43" w:rsidRPr="004C1748" w:rsidRDefault="00325C43" w:rsidP="00325C43">
      <w:r w:rsidRPr="004C1748">
        <w:t xml:space="preserve">Please </w:t>
      </w:r>
      <w:r>
        <w:t>add rows</w:t>
      </w:r>
      <w:r w:rsidRPr="004C1748">
        <w:t xml:space="preserve"> if necessary.</w:t>
      </w: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2598"/>
        <w:gridCol w:w="1253"/>
        <w:gridCol w:w="1114"/>
        <w:gridCol w:w="4664"/>
      </w:tblGrid>
      <w:tr w:rsidR="00325C43" w:rsidRPr="00206929" w:rsidTr="00325C43">
        <w:tc>
          <w:tcPr>
            <w:tcW w:w="2598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Name of employer</w:t>
            </w:r>
          </w:p>
        </w:tc>
        <w:tc>
          <w:tcPr>
            <w:tcW w:w="1253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From</w:t>
            </w:r>
          </w:p>
        </w:tc>
        <w:tc>
          <w:tcPr>
            <w:tcW w:w="1114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To</w:t>
            </w:r>
          </w:p>
        </w:tc>
        <w:tc>
          <w:tcPr>
            <w:tcW w:w="4664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Type of work</w:t>
            </w:r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  <w:bookmarkEnd w:id="11"/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12"/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13"/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14"/>
          </w:p>
        </w:tc>
      </w:tr>
      <w:tr w:rsidR="00325C43" w:rsidRPr="004C1748" w:rsidTr="00325C43">
        <w:tc>
          <w:tcPr>
            <w:tcW w:w="2598" w:type="dxa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  <w:bookmarkEnd w:id="15"/>
          </w:p>
        </w:tc>
        <w:tc>
          <w:tcPr>
            <w:tcW w:w="1253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16"/>
          </w:p>
        </w:tc>
        <w:tc>
          <w:tcPr>
            <w:tcW w:w="1114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17"/>
          </w:p>
        </w:tc>
        <w:tc>
          <w:tcPr>
            <w:tcW w:w="4664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18"/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  <w:bookmarkEnd w:id="19"/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0"/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1"/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2"/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</w:tr>
    </w:tbl>
    <w:p w:rsidR="00325C43" w:rsidRPr="00272D47" w:rsidRDefault="00325C43" w:rsidP="0064015E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</w:pPr>
      <w:r w:rsidRPr="00272D47">
        <w:t xml:space="preserve">Professional Experience </w:t>
      </w:r>
      <w:r w:rsidRPr="00272D47">
        <w:br/>
        <w:t>(Inside E</w:t>
      </w:r>
      <w:r>
        <w:t xml:space="preserve">U </w:t>
      </w:r>
      <w:r w:rsidR="003B687D">
        <w:t>Institutions</w:t>
      </w:r>
      <w:r w:rsidR="003B687D" w:rsidRPr="0064015E">
        <w:t>,</w:t>
      </w:r>
      <w:r w:rsidR="0064015E" w:rsidRPr="0064015E">
        <w:t xml:space="preserve"> Agenc</w:t>
      </w:r>
      <w:r w:rsidR="00830406">
        <w:t>ies</w:t>
      </w:r>
      <w:r w:rsidR="0064015E" w:rsidRPr="0064015E">
        <w:t xml:space="preserve">, Joint </w:t>
      </w:r>
      <w:r w:rsidR="003B687D" w:rsidRPr="0064015E">
        <w:t>Undertaking</w:t>
      </w:r>
      <w:r w:rsidR="00830406">
        <w:t>s</w:t>
      </w:r>
      <w:r w:rsidR="003B687D" w:rsidRPr="0064015E">
        <w:t xml:space="preserve"> </w:t>
      </w:r>
      <w:r w:rsidR="003B687D">
        <w:t>and</w:t>
      </w:r>
      <w:r w:rsidRPr="00272D47">
        <w:t xml:space="preserve"> Bodies)</w:t>
      </w:r>
    </w:p>
    <w:p w:rsidR="00325C43" w:rsidRPr="004C1748" w:rsidRDefault="00325C43" w:rsidP="00325C43">
      <w:r w:rsidRPr="004C1748">
        <w:t xml:space="preserve">Please </w:t>
      </w:r>
      <w:r>
        <w:t>add rows</w:t>
      </w:r>
      <w:r w:rsidRPr="004C1748">
        <w:t xml:space="preserve"> if necessary.</w:t>
      </w: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2598"/>
        <w:gridCol w:w="1253"/>
        <w:gridCol w:w="1114"/>
        <w:gridCol w:w="4664"/>
      </w:tblGrid>
      <w:tr w:rsidR="00325C43" w:rsidRPr="00206929" w:rsidTr="00325C43">
        <w:tc>
          <w:tcPr>
            <w:tcW w:w="2598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Name of employer</w:t>
            </w:r>
          </w:p>
        </w:tc>
        <w:tc>
          <w:tcPr>
            <w:tcW w:w="1253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From</w:t>
            </w:r>
          </w:p>
        </w:tc>
        <w:tc>
          <w:tcPr>
            <w:tcW w:w="1114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To</w:t>
            </w:r>
          </w:p>
        </w:tc>
        <w:tc>
          <w:tcPr>
            <w:tcW w:w="4664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Type of work</w:t>
            </w:r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  <w:bookmarkEnd w:id="23"/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4"/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5"/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6"/>
          </w:p>
        </w:tc>
      </w:tr>
      <w:tr w:rsidR="00325C43" w:rsidRPr="004C1748" w:rsidTr="00325C43">
        <w:tc>
          <w:tcPr>
            <w:tcW w:w="2598" w:type="dxa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  <w:bookmarkEnd w:id="27"/>
          </w:p>
        </w:tc>
        <w:tc>
          <w:tcPr>
            <w:tcW w:w="1253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8"/>
          </w:p>
        </w:tc>
        <w:tc>
          <w:tcPr>
            <w:tcW w:w="1114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29"/>
          </w:p>
        </w:tc>
        <w:tc>
          <w:tcPr>
            <w:tcW w:w="4664" w:type="dxa"/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30"/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</w:tr>
      <w:tr w:rsidR="00325C43" w:rsidRPr="004C1748" w:rsidTr="00325C43">
        <w:tc>
          <w:tcPr>
            <w:tcW w:w="259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 w:rsidRPr="00206929">
              <w:rPr>
                <w:b/>
                <w:bCs/>
              </w:rPr>
              <w:instrText xml:space="preserve"> FORMTEXT </w:instrText>
            </w:r>
            <w:r w:rsidRPr="00206929">
              <w:rPr>
                <w:b/>
                <w:bCs/>
              </w:rPr>
            </w:r>
            <w:r w:rsidRPr="00206929">
              <w:rPr>
                <w:b/>
                <w:bCs/>
              </w:rPr>
              <w:fldChar w:fldCharType="separate"/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rFonts w:ascii="Cambria Math" w:hAnsi="Cambria Math" w:cs="Cambria Math"/>
                <w:b/>
                <w:bCs/>
                <w:noProof/>
              </w:rPr>
              <w:t> </w:t>
            </w:r>
            <w:r w:rsidRPr="00206929">
              <w:rPr>
                <w:b/>
                <w:bCs/>
              </w:rPr>
              <w:fldChar w:fldCharType="end"/>
            </w:r>
            <w:bookmarkEnd w:id="31"/>
          </w:p>
        </w:tc>
        <w:tc>
          <w:tcPr>
            <w:tcW w:w="1253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32"/>
          </w:p>
        </w:tc>
        <w:tc>
          <w:tcPr>
            <w:tcW w:w="1114" w:type="dxa"/>
            <w:tcBorders>
              <w:top w:val="single" w:sz="8" w:space="0" w:color="4F81BD"/>
              <w:bottom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33"/>
          </w:p>
        </w:tc>
        <w:tc>
          <w:tcPr>
            <w:tcW w:w="46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325C43" w:rsidRPr="004C1748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spacing w:before="120" w:after="120"/>
            </w:pPr>
            <w:r w:rsidRPr="004C1748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4" w:name="Text34"/>
            <w:r w:rsidRPr="004C1748">
              <w:instrText xml:space="preserve"> FORMTEXT </w:instrText>
            </w:r>
            <w:r w:rsidRPr="004C1748">
              <w:fldChar w:fldCharType="separate"/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206929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  <w:bookmarkEnd w:id="34"/>
          </w:p>
        </w:tc>
      </w:tr>
    </w:tbl>
    <w:p w:rsidR="00325C43" w:rsidRPr="00272D47" w:rsidRDefault="00830406" w:rsidP="00325C43">
      <w:pPr>
        <w:pStyle w:val="Heading1"/>
        <w:keepLines w:val="0"/>
        <w:pageBreakBefore/>
        <w:numPr>
          <w:ilvl w:val="0"/>
          <w:numId w:val="16"/>
        </w:numPr>
        <w:shd w:val="clear" w:color="auto" w:fill="4F81BD"/>
        <w:spacing w:before="480"/>
        <w:ind w:left="431" w:hanging="431"/>
      </w:pPr>
      <w:r>
        <w:lastRenderedPageBreak/>
        <w:t>Studies or published w</w:t>
      </w:r>
      <w:r w:rsidR="00325C43">
        <w:t>orks o</w:t>
      </w:r>
      <w:r w:rsidR="00325C43" w:rsidRPr="00272D47">
        <w:t xml:space="preserve">n European </w:t>
      </w:r>
      <w:r>
        <w:t>t</w:t>
      </w:r>
      <w:r w:rsidR="00325C43" w:rsidRPr="00272D47">
        <w:t>opics</w:t>
      </w:r>
    </w:p>
    <w:p w:rsidR="00325C43" w:rsidRPr="004C1748" w:rsidRDefault="00325C43" w:rsidP="00325C43">
      <w:r w:rsidRPr="004C1748">
        <w:t xml:space="preserve">Please </w:t>
      </w:r>
      <w:r>
        <w:t>indicate the subject:</w:t>
      </w:r>
    </w:p>
    <w:p w:rsidR="00325C43" w:rsidRPr="004C1748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4440"/>
          <w:tab w:val="left" w:pos="9240"/>
        </w:tabs>
      </w:pPr>
      <w:r w:rsidRPr="004C1748">
        <w:fldChar w:fldCharType="begin">
          <w:ffData>
            <w:name w:val="Text36"/>
            <w:enabled/>
            <w:calcOnExit w:val="0"/>
            <w:textInput/>
          </w:ffData>
        </w:fldChar>
      </w:r>
      <w:r w:rsidRPr="004C1748">
        <w:instrText xml:space="preserve"> FORMTEXT </w:instrText>
      </w:r>
      <w:r w:rsidRPr="004C1748"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4C1748">
        <w:fldChar w:fldCharType="end"/>
      </w:r>
    </w:p>
    <w:p w:rsidR="00325C43" w:rsidRDefault="00325C43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 w:rsidRPr="00272D47">
        <w:t>Languages</w:t>
      </w:r>
    </w:p>
    <w:tbl>
      <w:tblPr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80" w:firstRow="0" w:lastRow="0" w:firstColumn="1" w:lastColumn="0" w:noHBand="0" w:noVBand="1"/>
      </w:tblPr>
      <w:tblGrid>
        <w:gridCol w:w="2376"/>
        <w:gridCol w:w="6912"/>
      </w:tblGrid>
      <w:tr w:rsidR="00325C43" w:rsidRPr="00272D47" w:rsidTr="00325C43">
        <w:tc>
          <w:tcPr>
            <w:tcW w:w="2376" w:type="dxa"/>
            <w:tcBorders>
              <w:top w:val="nil"/>
              <w:left w:val="nil"/>
              <w:bottom w:val="nil"/>
            </w:tcBorders>
          </w:tcPr>
          <w:p w:rsidR="00325C43" w:rsidRPr="003542E9" w:rsidRDefault="00325C43" w:rsidP="00830406">
            <w:pPr>
              <w:rPr>
                <w:b/>
                <w:bCs/>
                <w:u w:val="single"/>
              </w:rPr>
            </w:pPr>
            <w:r w:rsidRPr="003542E9">
              <w:rPr>
                <w:b/>
                <w:bCs/>
                <w:u w:val="single"/>
              </w:rPr>
              <w:t xml:space="preserve">Mother </w:t>
            </w:r>
            <w:r w:rsidR="00830406">
              <w:rPr>
                <w:b/>
                <w:bCs/>
                <w:u w:val="single"/>
              </w:rPr>
              <w:t>t</w:t>
            </w:r>
            <w:r w:rsidRPr="003542E9">
              <w:rPr>
                <w:b/>
                <w:bCs/>
                <w:u w:val="single"/>
              </w:rPr>
              <w:t>ongue :</w:t>
            </w:r>
          </w:p>
        </w:tc>
        <w:tc>
          <w:tcPr>
            <w:tcW w:w="6912" w:type="dxa"/>
            <w:tcBorders>
              <w:top w:val="nil"/>
              <w:bottom w:val="nil"/>
              <w:right w:val="nil"/>
            </w:tcBorders>
          </w:tcPr>
          <w:p w:rsidR="00325C43" w:rsidRPr="00272D47" w:rsidRDefault="00325C43" w:rsidP="00325C43"/>
        </w:tc>
      </w:tr>
    </w:tbl>
    <w:p w:rsidR="00325C43" w:rsidRDefault="00325C43" w:rsidP="00325C43">
      <w:pPr>
        <w:rPr>
          <w:b/>
        </w:rPr>
      </w:pPr>
    </w:p>
    <w:p w:rsidR="00325C43" w:rsidRPr="00272D47" w:rsidRDefault="00325C43" w:rsidP="00325C43">
      <w:r>
        <w:t xml:space="preserve">Please, </w:t>
      </w:r>
      <w:r w:rsidRPr="00272D47">
        <w:t xml:space="preserve">indicate </w:t>
      </w:r>
      <w:r>
        <w:t xml:space="preserve">your </w:t>
      </w:r>
      <w:r w:rsidRPr="00272D47">
        <w:t>level of knowledge</w:t>
      </w:r>
      <w:r>
        <w:t xml:space="preserve"> using the boxes below:</w:t>
      </w: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1311"/>
        <w:gridCol w:w="1312"/>
        <w:gridCol w:w="1311"/>
        <w:gridCol w:w="1312"/>
        <w:gridCol w:w="1311"/>
        <w:gridCol w:w="1761"/>
      </w:tblGrid>
      <w:tr w:rsidR="00325C43" w:rsidRPr="00206929" w:rsidTr="00325C43">
        <w:tc>
          <w:tcPr>
            <w:tcW w:w="1311" w:type="dxa"/>
            <w:shd w:val="clear" w:color="auto" w:fill="4F81BD"/>
            <w:vAlign w:val="center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L</w:t>
            </w:r>
            <w:r w:rsidRPr="00206929">
              <w:rPr>
                <w:b/>
                <w:bCs/>
                <w:color w:val="FFFFFF"/>
              </w:rPr>
              <w:t>anguage</w:t>
            </w: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1311" w:type="dxa"/>
            <w:shd w:val="clear" w:color="auto" w:fill="4F81BD"/>
            <w:vAlign w:val="center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C2</w:t>
            </w:r>
          </w:p>
        </w:tc>
        <w:tc>
          <w:tcPr>
            <w:tcW w:w="1312" w:type="dxa"/>
            <w:shd w:val="clear" w:color="auto" w:fill="4F81BD"/>
            <w:vAlign w:val="center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C1</w:t>
            </w:r>
          </w:p>
        </w:tc>
        <w:tc>
          <w:tcPr>
            <w:tcW w:w="1311" w:type="dxa"/>
            <w:shd w:val="clear" w:color="auto" w:fill="4F81BD"/>
            <w:vAlign w:val="center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B2</w:t>
            </w:r>
          </w:p>
        </w:tc>
        <w:tc>
          <w:tcPr>
            <w:tcW w:w="1312" w:type="dxa"/>
            <w:shd w:val="clear" w:color="auto" w:fill="4F81BD"/>
            <w:vAlign w:val="center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B1</w:t>
            </w:r>
          </w:p>
        </w:tc>
        <w:tc>
          <w:tcPr>
            <w:tcW w:w="1311" w:type="dxa"/>
            <w:shd w:val="clear" w:color="auto" w:fill="4F81BD"/>
            <w:vAlign w:val="center"/>
          </w:tcPr>
          <w:p w:rsidR="00325C43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A2</w:t>
            </w:r>
          </w:p>
        </w:tc>
        <w:tc>
          <w:tcPr>
            <w:tcW w:w="1761" w:type="dxa"/>
            <w:shd w:val="clear" w:color="auto" w:fill="4F81BD"/>
            <w:vAlign w:val="center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A1</w:t>
            </w:r>
          </w:p>
        </w:tc>
      </w:tr>
      <w:tr w:rsidR="00325C43" w:rsidRPr="004C1748" w:rsidTr="00325C43">
        <w:trPr>
          <w:trHeight w:val="359"/>
        </w:trPr>
        <w:tc>
          <w:tcPr>
            <w:tcW w:w="1311" w:type="dxa"/>
            <w:vAlign w:val="center"/>
          </w:tcPr>
          <w:p w:rsidR="00325C43" w:rsidRPr="002D78B9" w:rsidRDefault="00325C43" w:rsidP="00325C43">
            <w:pPr>
              <w:spacing w:before="120" w:after="120"/>
              <w:jc w:val="center"/>
            </w:pPr>
            <w:r w:rsidRPr="004C1748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sdt>
          <w:sdtPr>
            <w:id w:val="1639221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53650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61367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646664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0342675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03006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25C43" w:rsidRPr="004C1748" w:rsidTr="00325C43">
        <w:tc>
          <w:tcPr>
            <w:tcW w:w="1311" w:type="dxa"/>
            <w:vAlign w:val="center"/>
          </w:tcPr>
          <w:p w:rsidR="00325C43" w:rsidRPr="002D78B9" w:rsidRDefault="00325C43" w:rsidP="00325C43">
            <w:pPr>
              <w:spacing w:before="120" w:after="120"/>
              <w:jc w:val="center"/>
            </w:pPr>
            <w:r w:rsidRPr="004C1748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sdt>
          <w:sdtPr>
            <w:id w:val="-929043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28884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04594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1126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2542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58417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25C43" w:rsidRPr="004C1748" w:rsidTr="00325C43">
        <w:tc>
          <w:tcPr>
            <w:tcW w:w="1311" w:type="dxa"/>
            <w:vAlign w:val="center"/>
          </w:tcPr>
          <w:p w:rsidR="00325C43" w:rsidRPr="002D78B9" w:rsidRDefault="00325C43" w:rsidP="00325C43">
            <w:pPr>
              <w:spacing w:before="120" w:after="120"/>
              <w:jc w:val="center"/>
            </w:pPr>
            <w:r w:rsidRPr="004C1748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sdt>
          <w:sdtPr>
            <w:id w:val="737984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028444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9041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54401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412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59537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25C43" w:rsidRPr="004C1748" w:rsidTr="00325C43">
        <w:tc>
          <w:tcPr>
            <w:tcW w:w="1311" w:type="dxa"/>
            <w:vAlign w:val="center"/>
          </w:tcPr>
          <w:p w:rsidR="00325C43" w:rsidRPr="002D78B9" w:rsidRDefault="00325C43" w:rsidP="00325C43">
            <w:pPr>
              <w:spacing w:before="120" w:after="120"/>
              <w:jc w:val="center"/>
            </w:pPr>
            <w:r w:rsidRPr="004C1748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4C1748">
              <w:instrText xml:space="preserve"> FORMTEXT </w:instrText>
            </w:r>
            <w:r w:rsidRPr="004C1748">
              <w:fldChar w:fldCharType="separate"/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rPr>
                <w:rFonts w:ascii="Cambria Math" w:hAnsi="Cambria Math" w:cs="Cambria Math"/>
                <w:noProof/>
              </w:rPr>
              <w:t> </w:t>
            </w:r>
            <w:r w:rsidRPr="004C1748">
              <w:fldChar w:fldCharType="end"/>
            </w:r>
          </w:p>
        </w:tc>
        <w:sdt>
          <w:sdtPr>
            <w:id w:val="-1796132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8501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51414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18233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2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65234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42131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61" w:type="dxa"/>
                <w:vAlign w:val="center"/>
              </w:tcPr>
              <w:p w:rsidR="00325C43" w:rsidRPr="004C1748" w:rsidRDefault="00325C43" w:rsidP="00325C43">
                <w:pPr>
                  <w:tabs>
                    <w:tab w:val="left" w:pos="-480"/>
                    <w:tab w:val="left" w:pos="480"/>
                    <w:tab w:val="left" w:pos="960"/>
                    <w:tab w:val="left" w:pos="1440"/>
                    <w:tab w:val="left" w:pos="3240"/>
                    <w:tab w:val="left" w:pos="4440"/>
                    <w:tab w:val="left" w:pos="9240"/>
                  </w:tabs>
                  <w:spacing w:before="120" w:after="12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325C43" w:rsidRPr="00272D47" w:rsidRDefault="00325C43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>
        <w:t xml:space="preserve">Computer </w:t>
      </w:r>
      <w:r w:rsidR="00830406">
        <w:t>skills and c</w:t>
      </w:r>
      <w:r>
        <w:t>ompetences</w:t>
      </w:r>
    </w:p>
    <w:p w:rsidR="00325C43" w:rsidRPr="004C1748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4440"/>
          <w:tab w:val="left" w:pos="9240"/>
        </w:tabs>
        <w:spacing w:before="120" w:after="120"/>
        <w:jc w:val="left"/>
      </w:pPr>
      <w:r w:rsidRPr="004C1748">
        <w:fldChar w:fldCharType="begin">
          <w:ffData>
            <w:name w:val="Text36"/>
            <w:enabled/>
            <w:calcOnExit w:val="0"/>
            <w:textInput/>
          </w:ffData>
        </w:fldChar>
      </w:r>
      <w:bookmarkStart w:id="35" w:name="Text36"/>
      <w:r w:rsidRPr="004C1748">
        <w:instrText xml:space="preserve"> FORMTEXT </w:instrText>
      </w:r>
      <w:r w:rsidRPr="004C1748"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4C1748">
        <w:fldChar w:fldCharType="end"/>
      </w:r>
      <w:bookmarkEnd w:id="35"/>
    </w:p>
    <w:p w:rsidR="00353D86" w:rsidRPr="00272D47" w:rsidRDefault="00353D86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4440"/>
          <w:tab w:val="left" w:pos="9240"/>
        </w:tabs>
      </w:pPr>
    </w:p>
    <w:p w:rsidR="00325C43" w:rsidRPr="004C1748" w:rsidRDefault="00325C43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>
        <w:t xml:space="preserve">Previous </w:t>
      </w:r>
      <w:r w:rsidR="00830406">
        <w:t>in-s</w:t>
      </w:r>
      <w:r>
        <w:t xml:space="preserve">ervice </w:t>
      </w:r>
      <w:r w:rsidR="00830406">
        <w:t>t</w:t>
      </w:r>
      <w:r>
        <w:t>raining in EU Institutions</w:t>
      </w:r>
      <w:r w:rsidR="003B687D">
        <w:t>, Agencies, Joint Undertakings and Bodies</w:t>
      </w:r>
    </w:p>
    <w:p w:rsidR="00325C43" w:rsidRDefault="00325C43" w:rsidP="00325C43">
      <w:r w:rsidRPr="004C1748">
        <w:t>Have you already benefitted from an in-service training in another European Institution</w:t>
      </w:r>
      <w:r w:rsidR="0064015E">
        <w:t>s</w:t>
      </w:r>
      <w:r w:rsidR="0064015E" w:rsidRPr="0064015E">
        <w:t xml:space="preserve">, Agency, Joint </w:t>
      </w:r>
      <w:r w:rsidR="003B687D" w:rsidRPr="0064015E">
        <w:t xml:space="preserve">Undertaking </w:t>
      </w:r>
      <w:r w:rsidR="003B687D" w:rsidRPr="004C1748">
        <w:t>or</w:t>
      </w:r>
      <w:r w:rsidRPr="004C1748">
        <w:t xml:space="preserve"> body?</w:t>
      </w:r>
    </w:p>
    <w:bookmarkStart w:id="36" w:name="Dropdown4"/>
    <w:p w:rsidR="00325C43" w:rsidRDefault="004D69AA" w:rsidP="00325C43">
      <w:pPr>
        <w:ind w:firstLine="431"/>
      </w:pPr>
      <w:sdt>
        <w:sdtPr>
          <w:id w:val="298962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C43">
            <w:rPr>
              <w:rFonts w:ascii="MS Gothic" w:eastAsia="MS Gothic" w:hAnsi="MS Gothic" w:hint="eastAsia"/>
            </w:rPr>
            <w:t>☐</w:t>
          </w:r>
        </w:sdtContent>
      </w:sdt>
      <w:r w:rsidR="00325C43">
        <w:t xml:space="preserve"> YES </w:t>
      </w:r>
      <w:bookmarkEnd w:id="36"/>
      <w:r w:rsidR="00325C43">
        <w:tab/>
      </w:r>
      <w:sdt>
        <w:sdtPr>
          <w:id w:val="-2000259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C43">
            <w:rPr>
              <w:rFonts w:ascii="MS Gothic" w:eastAsia="MS Gothic" w:hAnsi="MS Gothic" w:hint="eastAsia"/>
            </w:rPr>
            <w:t>☐</w:t>
          </w:r>
        </w:sdtContent>
      </w:sdt>
      <w:r w:rsidR="00325C43">
        <w:t xml:space="preserve"> NO</w:t>
      </w:r>
    </w:p>
    <w:p w:rsidR="00733535" w:rsidRDefault="00733535" w:rsidP="00325C43">
      <w:pPr>
        <w:ind w:firstLine="431"/>
      </w:pPr>
    </w:p>
    <w:p w:rsidR="00733535" w:rsidRPr="004C1748" w:rsidRDefault="00733535" w:rsidP="00733535">
      <w:pPr>
        <w:pStyle w:val="Heading1"/>
        <w:keepLines w:val="0"/>
        <w:pageBreakBefore/>
        <w:numPr>
          <w:ilvl w:val="0"/>
          <w:numId w:val="16"/>
        </w:numPr>
        <w:shd w:val="clear" w:color="auto" w:fill="4F81BD"/>
        <w:spacing w:before="480"/>
        <w:ind w:left="431" w:hanging="431"/>
      </w:pPr>
      <w:r w:rsidRPr="004C1748">
        <w:lastRenderedPageBreak/>
        <w:t>Activity Area</w:t>
      </w:r>
    </w:p>
    <w:p w:rsidR="00733535" w:rsidRDefault="00733535" w:rsidP="00733535">
      <w:r w:rsidRPr="004C1748">
        <w:t xml:space="preserve">Please </w:t>
      </w:r>
      <w:r>
        <w:t>select the activity area(s) of your interest</w:t>
      </w:r>
      <w:r w:rsidRPr="004C1748">
        <w:t>:</w:t>
      </w:r>
    </w:p>
    <w:p w:rsidR="0094032E" w:rsidRPr="0094032E" w:rsidRDefault="0094032E" w:rsidP="000B7B48">
      <w:r w:rsidRPr="0094032E">
        <w:rPr>
          <w:rFonts w:ascii="Segoe UI Symbol" w:hAnsi="Segoe UI Symbol" w:cs="Segoe UI Symbol"/>
        </w:rPr>
        <w:t>☐</w:t>
      </w:r>
      <w:r w:rsidRPr="0094032E">
        <w:t xml:space="preserve"> Executive Office and Communication Unit</w:t>
      </w:r>
      <w:r w:rsidR="0068312C">
        <w:t xml:space="preserve"> </w:t>
      </w:r>
      <w:r w:rsidR="0068312C" w:rsidRPr="0094032E">
        <w:t>(</w:t>
      </w:r>
      <w:hyperlink r:id="rId13" w:anchor="meeting4" w:history="1">
        <w:r w:rsidR="0068312C" w:rsidRPr="005A4FE3">
          <w:rPr>
            <w:rStyle w:val="Hyperlink"/>
          </w:rPr>
          <w:t>more info</w:t>
        </w:r>
      </w:hyperlink>
      <w:r w:rsidR="0068312C" w:rsidRPr="0094032E">
        <w:t>)</w:t>
      </w:r>
      <w:r w:rsidRPr="0094032E">
        <w:t>: “</w:t>
      </w:r>
      <w:r w:rsidRPr="0068312C">
        <w:rPr>
          <w:i/>
        </w:rPr>
        <w:t>social media/website area</w:t>
      </w:r>
      <w:r w:rsidRPr="0094032E">
        <w:t xml:space="preserve">” </w:t>
      </w:r>
    </w:p>
    <w:p w:rsidR="0094032E" w:rsidRPr="009B30BA" w:rsidRDefault="0094032E" w:rsidP="009B30BA">
      <w:pPr>
        <w:rPr>
          <w:i/>
        </w:rPr>
      </w:pPr>
      <w:r w:rsidRPr="0094032E">
        <w:rPr>
          <w:rFonts w:ascii="Segoe UI Symbol" w:hAnsi="Segoe UI Symbol" w:cs="Segoe UI Symbol"/>
        </w:rPr>
        <w:t>☐</w:t>
      </w:r>
      <w:r w:rsidRPr="0094032E">
        <w:t xml:space="preserve"> Railway System Department (</w:t>
      </w:r>
      <w:hyperlink r:id="rId14" w:anchor="meeting2" w:history="1">
        <w:r w:rsidRPr="005A4FE3">
          <w:rPr>
            <w:rStyle w:val="Hyperlink"/>
          </w:rPr>
          <w:t>more info</w:t>
        </w:r>
      </w:hyperlink>
      <w:r w:rsidRPr="0094032E">
        <w:t>)</w:t>
      </w:r>
      <w:r w:rsidR="0068312C">
        <w:t>:</w:t>
      </w:r>
      <w:r w:rsidRPr="0094032E">
        <w:t xml:space="preserve"> </w:t>
      </w:r>
      <w:r w:rsidR="009B30BA">
        <w:t>“</w:t>
      </w:r>
      <w:r w:rsidRPr="0068312C">
        <w:rPr>
          <w:i/>
        </w:rPr>
        <w:t>Telematics Applications for Freight and Passengers</w:t>
      </w:r>
      <w:r w:rsidR="009B30BA" w:rsidRPr="009B30BA">
        <w:rPr>
          <w:i/>
        </w:rPr>
        <w:t>”</w:t>
      </w:r>
      <w:r w:rsidRPr="009B30BA">
        <w:rPr>
          <w:i/>
        </w:rPr>
        <w:t>: change management in IT environment (e.g. ITIL),</w:t>
      </w:r>
      <w:r w:rsidR="009B30BA" w:rsidRPr="009B30BA">
        <w:rPr>
          <w:i/>
        </w:rPr>
        <w:t xml:space="preserve"> </w:t>
      </w:r>
      <w:r w:rsidRPr="009B30BA">
        <w:rPr>
          <w:i/>
        </w:rPr>
        <w:t>UML modelling, Database management, Programming skills in C++, Java, VB, JS or similar, XML, JSON, EDIFACT or similar,</w:t>
      </w:r>
      <w:r w:rsidR="009B30BA" w:rsidRPr="009B30BA">
        <w:rPr>
          <w:i/>
        </w:rPr>
        <w:t xml:space="preserve"> </w:t>
      </w:r>
      <w:r w:rsidR="000B7B48" w:rsidRPr="009B30BA">
        <w:rPr>
          <w:i/>
        </w:rPr>
        <w:t>f</w:t>
      </w:r>
      <w:r w:rsidRPr="009B30BA">
        <w:rPr>
          <w:i/>
        </w:rPr>
        <w:t>unctional knowledge either in freight logistics or in passenger distribution</w:t>
      </w:r>
    </w:p>
    <w:p w:rsidR="000B7B48" w:rsidRPr="009B30BA" w:rsidRDefault="009B30BA" w:rsidP="009B30BA">
      <w:pPr>
        <w:rPr>
          <w:i/>
        </w:rPr>
      </w:pPr>
      <w:r w:rsidRPr="0094032E">
        <w:rPr>
          <w:rFonts w:ascii="Segoe UI Symbol" w:hAnsi="Segoe UI Symbol" w:cs="Segoe UI Symbol"/>
        </w:rPr>
        <w:t>☐</w:t>
      </w:r>
      <w:r w:rsidRPr="0094032E">
        <w:t xml:space="preserve"> Railway System Department (</w:t>
      </w:r>
      <w:hyperlink r:id="rId15" w:anchor="meeting2" w:history="1">
        <w:r w:rsidRPr="005A4FE3">
          <w:rPr>
            <w:rStyle w:val="Hyperlink"/>
          </w:rPr>
          <w:t>more info</w:t>
        </w:r>
      </w:hyperlink>
      <w:r w:rsidRPr="0094032E">
        <w:t>)</w:t>
      </w:r>
      <w:r>
        <w:t>:</w:t>
      </w:r>
      <w:r w:rsidRPr="0094032E">
        <w:t xml:space="preserve"> </w:t>
      </w:r>
      <w:r>
        <w:t>“</w:t>
      </w:r>
      <w:r w:rsidR="0094032E" w:rsidRPr="009B30BA">
        <w:rPr>
          <w:i/>
        </w:rPr>
        <w:t>Safety and Operations</w:t>
      </w:r>
      <w:r>
        <w:rPr>
          <w:i/>
        </w:rPr>
        <w:t>”</w:t>
      </w:r>
      <w:r w:rsidR="0094032E" w:rsidRPr="0094032E">
        <w:t>:</w:t>
      </w:r>
      <w:r>
        <w:t xml:space="preserve"> </w:t>
      </w:r>
      <w:r w:rsidR="0094032E" w:rsidRPr="009B30BA">
        <w:rPr>
          <w:i/>
        </w:rPr>
        <w:t>organisational psychology, organisational culture</w:t>
      </w:r>
      <w:r w:rsidR="0068312C" w:rsidRPr="009B30BA">
        <w:rPr>
          <w:i/>
        </w:rPr>
        <w:t>,</w:t>
      </w:r>
      <w:r w:rsidRPr="009B30BA">
        <w:rPr>
          <w:i/>
        </w:rPr>
        <w:t xml:space="preserve"> </w:t>
      </w:r>
      <w:r w:rsidR="0094032E" w:rsidRPr="009B30BA">
        <w:rPr>
          <w:i/>
        </w:rPr>
        <w:t>management, policy and strategy implementation</w:t>
      </w:r>
      <w:r w:rsidR="0068312C" w:rsidRPr="009B30BA">
        <w:rPr>
          <w:i/>
        </w:rPr>
        <w:t>,</w:t>
      </w:r>
      <w:r w:rsidRPr="009B30BA">
        <w:rPr>
          <w:i/>
        </w:rPr>
        <w:t xml:space="preserve"> </w:t>
      </w:r>
      <w:r w:rsidR="0094032E" w:rsidRPr="009B30BA">
        <w:rPr>
          <w:i/>
        </w:rPr>
        <w:t>safety management</w:t>
      </w:r>
      <w:r w:rsidR="0068312C" w:rsidRPr="009B30BA">
        <w:rPr>
          <w:i/>
        </w:rPr>
        <w:t>,</w:t>
      </w:r>
      <w:r w:rsidRPr="009B30BA">
        <w:rPr>
          <w:i/>
        </w:rPr>
        <w:t xml:space="preserve"> </w:t>
      </w:r>
      <w:r w:rsidR="0094032E" w:rsidRPr="009B30BA">
        <w:rPr>
          <w:i/>
        </w:rPr>
        <w:t>mechanical engineering, maintenance</w:t>
      </w:r>
      <w:r w:rsidR="0068312C" w:rsidRPr="009B30BA">
        <w:rPr>
          <w:i/>
        </w:rPr>
        <w:t>,</w:t>
      </w:r>
      <w:r w:rsidRPr="009B30BA">
        <w:rPr>
          <w:i/>
        </w:rPr>
        <w:t xml:space="preserve"> </w:t>
      </w:r>
      <w:r w:rsidR="0094032E" w:rsidRPr="009B30BA">
        <w:rPr>
          <w:i/>
        </w:rPr>
        <w:t>IT development</w:t>
      </w:r>
      <w:r w:rsidR="0068312C" w:rsidRPr="009B30BA">
        <w:rPr>
          <w:i/>
        </w:rPr>
        <w:t>,</w:t>
      </w:r>
      <w:r w:rsidRPr="009B30BA">
        <w:rPr>
          <w:i/>
        </w:rPr>
        <w:t xml:space="preserve"> </w:t>
      </w:r>
      <w:r w:rsidR="0094032E" w:rsidRPr="009B30BA">
        <w:rPr>
          <w:i/>
        </w:rPr>
        <w:t>general railway operations</w:t>
      </w:r>
    </w:p>
    <w:p w:rsidR="0094032E" w:rsidRPr="0094032E" w:rsidRDefault="0094032E" w:rsidP="000B7B48">
      <w:r w:rsidRPr="0094032E">
        <w:rPr>
          <w:rFonts w:ascii="Segoe UI Symbol" w:hAnsi="Segoe UI Symbol" w:cs="Segoe UI Symbol"/>
        </w:rPr>
        <w:t>☐</w:t>
      </w:r>
      <w:r w:rsidRPr="0094032E">
        <w:t xml:space="preserve"> Analysis and Monitoring Uni</w:t>
      </w:r>
      <w:r>
        <w:t xml:space="preserve">t </w:t>
      </w:r>
      <w:r w:rsidRPr="0094032E">
        <w:t>(</w:t>
      </w:r>
      <w:hyperlink r:id="rId16" w:anchor="meeting3" w:history="1">
        <w:r w:rsidRPr="005A4FE3">
          <w:rPr>
            <w:rStyle w:val="Hyperlink"/>
          </w:rPr>
          <w:t>More info</w:t>
        </w:r>
      </w:hyperlink>
      <w:r w:rsidRPr="0094032E">
        <w:t xml:space="preserve">): </w:t>
      </w:r>
      <w:r w:rsidR="0053626E" w:rsidRPr="00CB2BC9">
        <w:rPr>
          <w:i/>
        </w:rPr>
        <w:t>“registers area</w:t>
      </w:r>
      <w:r w:rsidR="009B30BA">
        <w:rPr>
          <w:i/>
        </w:rPr>
        <w:t>”:</w:t>
      </w:r>
      <w:r w:rsidR="0053626E">
        <w:rPr>
          <w:i/>
        </w:rPr>
        <w:t xml:space="preserve"> management of user accounts, d</w:t>
      </w:r>
      <w:r w:rsidR="0053626E" w:rsidRPr="003C4604">
        <w:rPr>
          <w:i/>
        </w:rPr>
        <w:t>evelopment of statistics and indicators</w:t>
      </w:r>
      <w:r w:rsidR="0053626E">
        <w:rPr>
          <w:i/>
        </w:rPr>
        <w:t>, cre</w:t>
      </w:r>
      <w:r w:rsidR="0053626E" w:rsidRPr="003C4604">
        <w:rPr>
          <w:i/>
        </w:rPr>
        <w:t>ations of videos and FAQ for users support</w:t>
      </w:r>
      <w:r w:rsidR="009B30BA">
        <w:rPr>
          <w:i/>
        </w:rPr>
        <w:t>, assistance to users’ support</w:t>
      </w:r>
    </w:p>
    <w:p w:rsidR="0094032E" w:rsidRDefault="0094032E" w:rsidP="0094032E">
      <w:pPr>
        <w:rPr>
          <w:i/>
        </w:rPr>
      </w:pPr>
      <w:r w:rsidRPr="0094032E">
        <w:rPr>
          <w:rFonts w:ascii="Segoe UI Symbol" w:hAnsi="Segoe UI Symbol" w:cs="Segoe UI Symbol"/>
        </w:rPr>
        <w:t>☐</w:t>
      </w:r>
      <w:r w:rsidRPr="0094032E">
        <w:t xml:space="preserve"> Analysis and Monitoring</w:t>
      </w:r>
      <w:r>
        <w:t xml:space="preserve"> (</w:t>
      </w:r>
      <w:hyperlink r:id="rId17" w:anchor="meeting3" w:history="1">
        <w:r w:rsidRPr="005A4FE3">
          <w:rPr>
            <w:rStyle w:val="Hyperlink"/>
          </w:rPr>
          <w:t>More info</w:t>
        </w:r>
      </w:hyperlink>
      <w:r>
        <w:rPr>
          <w:rStyle w:val="Hyperlink"/>
        </w:rPr>
        <w:t>)</w:t>
      </w:r>
      <w:r w:rsidRPr="0094032E">
        <w:t xml:space="preserve">: </w:t>
      </w:r>
      <w:r w:rsidR="0053626E">
        <w:t>“</w:t>
      </w:r>
      <w:r w:rsidR="0053626E" w:rsidRPr="00CB2BC9">
        <w:rPr>
          <w:i/>
        </w:rPr>
        <w:t>analysis area</w:t>
      </w:r>
      <w:r w:rsidR="009B30BA">
        <w:rPr>
          <w:i/>
        </w:rPr>
        <w:t>”:</w:t>
      </w:r>
      <w:r w:rsidR="0053626E" w:rsidRPr="00CB2BC9">
        <w:rPr>
          <w:i/>
        </w:rPr>
        <w:t xml:space="preserve"> </w:t>
      </w:r>
      <w:r w:rsidR="0053626E">
        <w:rPr>
          <w:i/>
        </w:rPr>
        <w:t>d</w:t>
      </w:r>
      <w:r w:rsidR="0053626E" w:rsidRPr="003C4604">
        <w:rPr>
          <w:i/>
        </w:rPr>
        <w:t>ata analysis and visualizations in R and Power BI</w:t>
      </w:r>
      <w:r w:rsidR="0053626E">
        <w:rPr>
          <w:i/>
        </w:rPr>
        <w:t>, d</w:t>
      </w:r>
      <w:r w:rsidR="0053626E" w:rsidRPr="003C4604">
        <w:rPr>
          <w:i/>
        </w:rPr>
        <w:t>ata pipelining and preparation</w:t>
      </w:r>
      <w:r w:rsidR="0053626E">
        <w:rPr>
          <w:i/>
        </w:rPr>
        <w:t>, assistance in drafting Agency reports on the EU railway system, support to economic evaluation an</w:t>
      </w:r>
      <w:r w:rsidR="009B30BA">
        <w:rPr>
          <w:i/>
        </w:rPr>
        <w:t>d impact assessment activities</w:t>
      </w:r>
    </w:p>
    <w:p w:rsidR="0053626E" w:rsidRPr="003C4604" w:rsidRDefault="004D69AA" w:rsidP="0053626E">
      <w:pPr>
        <w:rPr>
          <w:i/>
        </w:rPr>
      </w:pPr>
      <w:sdt>
        <w:sdtPr>
          <w:id w:val="-525949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626E">
            <w:rPr>
              <w:rFonts w:ascii="MS Gothic" w:eastAsia="MS Gothic" w:hAnsi="MS Gothic" w:hint="eastAsia"/>
            </w:rPr>
            <w:t>☐</w:t>
          </w:r>
        </w:sdtContent>
      </w:sdt>
      <w:r w:rsidR="0053626E" w:rsidRPr="004C1748">
        <w:t xml:space="preserve">  </w:t>
      </w:r>
      <w:r w:rsidR="0053626E">
        <w:t>Analysis and Monitoring</w:t>
      </w:r>
      <w:r w:rsidR="0053626E" w:rsidRPr="004C1748">
        <w:t xml:space="preserve"> Unit</w:t>
      </w:r>
      <w:r w:rsidR="0053626E">
        <w:t xml:space="preserve"> (</w:t>
      </w:r>
      <w:hyperlink r:id="rId18" w:anchor="meeting3" w:history="1">
        <w:r w:rsidR="0053626E">
          <w:rPr>
            <w:rStyle w:val="Hyperlink"/>
          </w:rPr>
          <w:t>m</w:t>
        </w:r>
        <w:r w:rsidR="0053626E" w:rsidRPr="005A4FE3">
          <w:rPr>
            <w:rStyle w:val="Hyperlink"/>
          </w:rPr>
          <w:t>ore info</w:t>
        </w:r>
      </w:hyperlink>
      <w:r w:rsidR="0053626E">
        <w:t>): “</w:t>
      </w:r>
      <w:r w:rsidR="0053626E" w:rsidRPr="00CB2BC9">
        <w:rPr>
          <w:i/>
        </w:rPr>
        <w:t>monitoring area</w:t>
      </w:r>
      <w:r w:rsidR="009B30BA">
        <w:rPr>
          <w:i/>
        </w:rPr>
        <w:t>”:</w:t>
      </w:r>
      <w:r w:rsidR="0053626E" w:rsidRPr="00CB2BC9">
        <w:rPr>
          <w:i/>
        </w:rPr>
        <w:t xml:space="preserve"> support to the activities related to the monitoring of Notified Bodies and national Safety Authorities, including organisation of events and manag</w:t>
      </w:r>
      <w:r w:rsidR="0053626E">
        <w:rPr>
          <w:i/>
        </w:rPr>
        <w:t xml:space="preserve">ement of </w:t>
      </w:r>
      <w:r w:rsidR="0053626E" w:rsidRPr="00CB2BC9">
        <w:rPr>
          <w:i/>
        </w:rPr>
        <w:t>documen</w:t>
      </w:r>
      <w:r w:rsidR="0053626E">
        <w:rPr>
          <w:i/>
        </w:rPr>
        <w:t>t</w:t>
      </w:r>
      <w:r w:rsidR="0053626E" w:rsidRPr="00CB2BC9">
        <w:rPr>
          <w:i/>
        </w:rPr>
        <w:t xml:space="preserve"> repositories</w:t>
      </w:r>
      <w:r w:rsidR="0053626E">
        <w:t xml:space="preserve"> </w:t>
      </w:r>
      <w:r w:rsidR="0053626E" w:rsidRPr="003C4604">
        <w:rPr>
          <w:i/>
        </w:rPr>
        <w:t xml:space="preserve"> </w:t>
      </w:r>
    </w:p>
    <w:p w:rsidR="0094032E" w:rsidRPr="0094032E" w:rsidRDefault="0094032E" w:rsidP="0094032E">
      <w:r w:rsidRPr="0094032E">
        <w:rPr>
          <w:rFonts w:ascii="Segoe UI Symbol" w:hAnsi="Segoe UI Symbol" w:cs="Segoe UI Symbol"/>
        </w:rPr>
        <w:t>☐</w:t>
      </w:r>
      <w:r w:rsidRPr="0094032E">
        <w:t xml:space="preserve"> Resources and Support Unit</w:t>
      </w:r>
      <w:r>
        <w:t xml:space="preserve"> (</w:t>
      </w:r>
      <w:hyperlink r:id="rId19" w:anchor="meeting7" w:history="1">
        <w:r w:rsidRPr="005A4FE3">
          <w:rPr>
            <w:rStyle w:val="Hyperlink"/>
          </w:rPr>
          <w:t>more info</w:t>
        </w:r>
      </w:hyperlink>
      <w:r>
        <w:rPr>
          <w:rStyle w:val="Hyperlink"/>
        </w:rPr>
        <w:t>)</w:t>
      </w:r>
      <w:r w:rsidRPr="0094032E">
        <w:t>: “</w:t>
      </w:r>
      <w:r w:rsidRPr="0068312C">
        <w:rPr>
          <w:i/>
        </w:rPr>
        <w:t>Infrastructure, network and security areas</w:t>
      </w:r>
      <w:r>
        <w:t>”</w:t>
      </w:r>
    </w:p>
    <w:p w:rsidR="0094032E" w:rsidRPr="0094032E" w:rsidRDefault="0094032E" w:rsidP="0094032E">
      <w:r w:rsidRPr="0094032E">
        <w:rPr>
          <w:rFonts w:ascii="Segoe UI Symbol" w:hAnsi="Segoe UI Symbol" w:cs="Segoe UI Symbol"/>
        </w:rPr>
        <w:t>☐</w:t>
      </w:r>
      <w:r w:rsidRPr="0094032E">
        <w:t xml:space="preserve"> Resources and Support Unit</w:t>
      </w:r>
      <w:r>
        <w:t xml:space="preserve"> (</w:t>
      </w:r>
      <w:hyperlink r:id="rId20" w:anchor="meeting7" w:history="1">
        <w:r w:rsidRPr="005A4FE3">
          <w:rPr>
            <w:rStyle w:val="Hyperlink"/>
          </w:rPr>
          <w:t>more info</w:t>
        </w:r>
      </w:hyperlink>
      <w:r>
        <w:rPr>
          <w:rStyle w:val="Hyperlink"/>
        </w:rPr>
        <w:t>)</w:t>
      </w:r>
      <w:r w:rsidRPr="0094032E">
        <w:t>: “</w:t>
      </w:r>
      <w:r w:rsidRPr="0068312C">
        <w:rPr>
          <w:i/>
        </w:rPr>
        <w:t>Software development area</w:t>
      </w:r>
      <w:r w:rsidRPr="0094032E">
        <w:t>”</w:t>
      </w:r>
    </w:p>
    <w:p w:rsidR="0094032E" w:rsidRPr="0094032E" w:rsidRDefault="0094032E" w:rsidP="0094032E">
      <w:r w:rsidRPr="0094032E">
        <w:rPr>
          <w:rFonts w:ascii="Segoe UI Symbol" w:hAnsi="Segoe UI Symbol" w:cs="Segoe UI Symbol"/>
        </w:rPr>
        <w:t>☐</w:t>
      </w:r>
      <w:r w:rsidRPr="0094032E">
        <w:t xml:space="preserve"> Executive</w:t>
      </w:r>
      <w:r>
        <w:t xml:space="preserve"> Director Office</w:t>
      </w:r>
      <w:r w:rsidRPr="0094032E">
        <w:t xml:space="preserve"> </w:t>
      </w:r>
      <w:r>
        <w:t>(</w:t>
      </w:r>
      <w:hyperlink r:id="rId21" w:history="1">
        <w:r w:rsidRPr="003728E0">
          <w:rPr>
            <w:rStyle w:val="Hyperlink"/>
          </w:rPr>
          <w:t>more info</w:t>
        </w:r>
      </w:hyperlink>
      <w:r w:rsidRPr="0094032E">
        <w:t xml:space="preserve"> </w:t>
      </w:r>
      <w:r>
        <w:t>):</w:t>
      </w:r>
      <w:r w:rsidR="0053626E">
        <w:t>“</w:t>
      </w:r>
      <w:r w:rsidR="0053626E" w:rsidRPr="0068312C">
        <w:rPr>
          <w:i/>
        </w:rPr>
        <w:t>Legal area</w:t>
      </w:r>
      <w:r w:rsidR="0053626E">
        <w:t>”</w:t>
      </w:r>
    </w:p>
    <w:p w:rsidR="0094032E" w:rsidRPr="0094032E" w:rsidRDefault="0094032E" w:rsidP="0094032E">
      <w:pPr>
        <w:ind w:firstLine="431"/>
      </w:pPr>
    </w:p>
    <w:p w:rsidR="0094032E" w:rsidRPr="0094032E" w:rsidRDefault="0094032E" w:rsidP="000B7B48">
      <w:r w:rsidRPr="0094032E">
        <w:t>Explain why you are applying for a traineeship (and the reasons why you have given priority to this specific Department/Unit and area of expertise).</w:t>
      </w:r>
    </w:p>
    <w:p w:rsidR="0094032E" w:rsidRPr="0094032E" w:rsidRDefault="0094032E" w:rsidP="0094032E">
      <w:pPr>
        <w:ind w:firstLine="431"/>
      </w:pPr>
      <w:r w:rsidRPr="0094032E">
        <w:t xml:space="preserve">     </w:t>
      </w:r>
    </w:p>
    <w:p w:rsidR="00733535" w:rsidRPr="004C1748" w:rsidRDefault="00733535" w:rsidP="00325C43">
      <w:pPr>
        <w:ind w:firstLine="431"/>
      </w:pPr>
    </w:p>
    <w:p w:rsidR="00325C43" w:rsidRPr="004C1748" w:rsidRDefault="00325C43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>
        <w:t>Disabilities</w:t>
      </w:r>
    </w:p>
    <w:p w:rsidR="00325C43" w:rsidRDefault="00325C43" w:rsidP="00325C43">
      <w:r w:rsidRPr="004C1748">
        <w:t xml:space="preserve">Have you a physical </w:t>
      </w:r>
      <w:r w:rsidR="00C37ED7" w:rsidRPr="004C1748">
        <w:t>disability, which</w:t>
      </w:r>
      <w:r w:rsidRPr="004C1748">
        <w:t xml:space="preserve"> may require special arrangements to be made if you are </w:t>
      </w:r>
      <w:r w:rsidR="0077382D" w:rsidRPr="0077382D">
        <w:t>offered a traineeship</w:t>
      </w:r>
      <w:r w:rsidRPr="004C1748">
        <w:t>?</w:t>
      </w:r>
    </w:p>
    <w:p w:rsidR="00325C43" w:rsidRPr="004C1748" w:rsidRDefault="004D69AA" w:rsidP="00325C43">
      <w:pPr>
        <w:ind w:firstLine="431"/>
      </w:pPr>
      <w:sdt>
        <w:sdtPr>
          <w:id w:val="-1107968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C43">
            <w:rPr>
              <w:rFonts w:ascii="MS Gothic" w:eastAsia="MS Gothic" w:hAnsi="MS Gothic" w:hint="eastAsia"/>
            </w:rPr>
            <w:t>☐</w:t>
          </w:r>
        </w:sdtContent>
      </w:sdt>
      <w:r w:rsidR="00325C43">
        <w:t xml:space="preserve"> YES </w:t>
      </w:r>
      <w:r w:rsidR="00325C43">
        <w:tab/>
      </w:r>
      <w:sdt>
        <w:sdtPr>
          <w:id w:val="-2105803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C43">
            <w:rPr>
              <w:rFonts w:ascii="MS Gothic" w:eastAsia="MS Gothic" w:hAnsi="MS Gothic" w:hint="eastAsia"/>
            </w:rPr>
            <w:t>☐</w:t>
          </w:r>
        </w:sdtContent>
      </w:sdt>
      <w:r w:rsidR="00325C43">
        <w:t xml:space="preserve"> NO</w:t>
      </w:r>
    </w:p>
    <w:p w:rsidR="00325C43" w:rsidRDefault="00325C43" w:rsidP="00325C43">
      <w:r w:rsidRPr="007D0F0E">
        <w:t>If yes, please give details on the nature of the special arrangement you believe would be necessary.</w:t>
      </w:r>
    </w:p>
    <w:p w:rsidR="00325C43" w:rsidRDefault="00325C43" w:rsidP="00325C43">
      <w:r>
        <w:fldChar w:fldCharType="begin">
          <w:ffData>
            <w:name w:val="Text47"/>
            <w:enabled/>
            <w:calcOnExit w:val="0"/>
            <w:textInput/>
          </w:ffData>
        </w:fldChar>
      </w:r>
      <w:bookmarkStart w:id="37" w:name="Text47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7"/>
    </w:p>
    <w:p w:rsidR="00325C43" w:rsidRDefault="00325C43" w:rsidP="00325C43"/>
    <w:p w:rsidR="00325C43" w:rsidRDefault="00325C43" w:rsidP="00325C43"/>
    <w:p w:rsidR="00325C43" w:rsidRDefault="00325C43" w:rsidP="00325C43">
      <w:pPr>
        <w:pStyle w:val="Heading1"/>
        <w:keepLines w:val="0"/>
        <w:numPr>
          <w:ilvl w:val="0"/>
          <w:numId w:val="16"/>
        </w:numPr>
        <w:shd w:val="clear" w:color="auto" w:fill="4F81BD"/>
        <w:spacing w:before="480"/>
        <w:ind w:left="431" w:hanging="431"/>
      </w:pPr>
      <w:r>
        <w:t>Declaration</w:t>
      </w:r>
    </w:p>
    <w:p w:rsidR="00325C43" w:rsidRPr="004C1748" w:rsidRDefault="00325C43" w:rsidP="00325C43">
      <w:r w:rsidRPr="004C1748">
        <w:t>I declare the information provided above i</w:t>
      </w:r>
      <w:r w:rsidR="00830406">
        <w:t xml:space="preserve">s true and complete.  I realise </w:t>
      </w:r>
      <w:r w:rsidRPr="004C1748">
        <w:t>any false statement or omission, even if unintentional on my part, may lead to the rejection of my application.</w:t>
      </w:r>
    </w:p>
    <w:p w:rsidR="00325C43" w:rsidRPr="007A7FB6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5103"/>
          <w:tab w:val="left" w:pos="9240"/>
        </w:tabs>
        <w:rPr>
          <w:b/>
        </w:rPr>
      </w:pPr>
      <w:r w:rsidRPr="007A7FB6">
        <w:rPr>
          <w:b/>
        </w:rPr>
        <w:t>By writing my name in “signature” below, I acknowledge I have carefully read the “Rules governing traineeship period at ERA” and I acknowledge receipt and full acceptance of all of them.</w:t>
      </w:r>
    </w:p>
    <w:p w:rsidR="00325C43" w:rsidRPr="004C1748" w:rsidRDefault="00325C43" w:rsidP="00325C43"/>
    <w:p w:rsidR="00325C43" w:rsidRPr="004C1748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5103"/>
          <w:tab w:val="left" w:pos="9240"/>
        </w:tabs>
      </w:pPr>
      <w:r w:rsidRPr="004C1748">
        <w:t>Date:</w:t>
      </w:r>
      <w:bookmarkStart w:id="38" w:name="Text50"/>
      <w:r>
        <w:t xml:space="preserve"> </w:t>
      </w:r>
      <w:r>
        <w:fldChar w:fldCharType="begin">
          <w:ffData>
            <w:name w:val="Text5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8"/>
      <w:r w:rsidRPr="004C1748">
        <w:tab/>
      </w:r>
      <w:r w:rsidRPr="004C1748">
        <w:tab/>
      </w:r>
      <w:r w:rsidRPr="004C1748">
        <w:tab/>
        <w:t>Signature:</w:t>
      </w:r>
      <w:r>
        <w:fldChar w:fldCharType="begin">
          <w:ffData>
            <w:name w:val="Text51"/>
            <w:enabled/>
            <w:calcOnExit w:val="0"/>
            <w:textInput/>
          </w:ffData>
        </w:fldChar>
      </w:r>
      <w:bookmarkStart w:id="39" w:name="Text51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9"/>
    </w:p>
    <w:p w:rsidR="00325C43" w:rsidRPr="004C1748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5103"/>
          <w:tab w:val="left" w:pos="9240"/>
        </w:tabs>
      </w:pPr>
    </w:p>
    <w:p w:rsidR="00325C43" w:rsidRDefault="00325C43" w:rsidP="00325C43">
      <w:pPr>
        <w:pStyle w:val="Heading1"/>
        <w:keepLines w:val="0"/>
        <w:pageBreakBefore/>
        <w:numPr>
          <w:ilvl w:val="0"/>
          <w:numId w:val="16"/>
        </w:numPr>
        <w:shd w:val="clear" w:color="auto" w:fill="4F81BD"/>
        <w:spacing w:before="480"/>
        <w:ind w:left="431" w:hanging="431"/>
      </w:pPr>
      <w:r>
        <w:lastRenderedPageBreak/>
        <w:t>Checklist</w:t>
      </w:r>
    </w:p>
    <w:p w:rsidR="00325C43" w:rsidRPr="004C1748" w:rsidRDefault="00325C43" w:rsidP="00325C43">
      <w:r>
        <w:t>Checklist of supporting documents to accompany t</w:t>
      </w:r>
      <w:r w:rsidRPr="004C1748">
        <w:t>he application</w:t>
      </w:r>
      <w:r>
        <w:t>:</w:t>
      </w:r>
    </w:p>
    <w:tbl>
      <w:tblPr>
        <w:tblW w:w="962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7146"/>
        <w:gridCol w:w="2483"/>
      </w:tblGrid>
      <w:tr w:rsidR="00325C43" w:rsidRPr="00206929" w:rsidTr="00325C43">
        <w:tc>
          <w:tcPr>
            <w:tcW w:w="7146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rPr>
                <w:b/>
                <w:bCs/>
                <w:color w:val="FFFFFF"/>
              </w:rPr>
            </w:pPr>
            <w:r w:rsidRPr="00206929">
              <w:rPr>
                <w:b/>
                <w:bCs/>
                <w:color w:val="FFFFFF"/>
              </w:rPr>
              <w:t>Document</w:t>
            </w:r>
          </w:p>
        </w:tc>
        <w:tc>
          <w:tcPr>
            <w:tcW w:w="2483" w:type="dxa"/>
            <w:shd w:val="clear" w:color="auto" w:fill="4F81BD"/>
          </w:tcPr>
          <w:p w:rsidR="00325C43" w:rsidRPr="00206929" w:rsidRDefault="00325C43" w:rsidP="00325C43">
            <w:pPr>
              <w:tabs>
                <w:tab w:val="left" w:pos="-480"/>
                <w:tab w:val="left" w:pos="480"/>
                <w:tab w:val="left" w:pos="960"/>
                <w:tab w:val="left" w:pos="1440"/>
                <w:tab w:val="left" w:pos="3240"/>
                <w:tab w:val="left" w:pos="4440"/>
                <w:tab w:val="left" w:pos="9240"/>
              </w:tabs>
              <w:jc w:val="center"/>
              <w:rPr>
                <w:b/>
                <w:bCs/>
                <w:color w:val="FFFFFF"/>
              </w:rPr>
            </w:pPr>
          </w:p>
        </w:tc>
      </w:tr>
      <w:tr w:rsidR="00325C43" w:rsidRPr="004C1748" w:rsidTr="00325C43">
        <w:tc>
          <w:tcPr>
            <w:tcW w:w="71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Copy of passport or National I.D.</w:t>
            </w:r>
          </w:p>
        </w:tc>
        <w:sdt>
          <w:sdtPr>
            <w:id w:val="-2071268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83" w:type="dxa"/>
                <w:tcBorders>
                  <w:top w:val="single" w:sz="8" w:space="0" w:color="4F81BD"/>
                  <w:bottom w:val="single" w:sz="8" w:space="0" w:color="4F81BD"/>
                  <w:right w:val="single" w:sz="8" w:space="0" w:color="4F81BD"/>
                </w:tcBorders>
              </w:tcPr>
              <w:p w:rsidR="00325C43" w:rsidRPr="004C1748" w:rsidRDefault="00325C43" w:rsidP="00325C43">
                <w:pPr>
                  <w:spacing w:before="120" w:after="12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25C43" w:rsidRPr="004C1748" w:rsidTr="00325C43">
        <w:tc>
          <w:tcPr>
            <w:tcW w:w="7146" w:type="dxa"/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University Degree (if applicable)</w:t>
            </w:r>
          </w:p>
        </w:tc>
        <w:sdt>
          <w:sdtPr>
            <w:id w:val="-1182353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83" w:type="dxa"/>
              </w:tcPr>
              <w:p w:rsidR="00325C43" w:rsidRPr="004C1748" w:rsidRDefault="00325C43" w:rsidP="00325C43">
                <w:pPr>
                  <w:spacing w:before="120" w:after="12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25C43" w:rsidRPr="004C1748" w:rsidTr="00325C43">
        <w:tc>
          <w:tcPr>
            <w:tcW w:w="71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Official declaration or transcript from the University (if applicable)</w:t>
            </w:r>
          </w:p>
        </w:tc>
        <w:sdt>
          <w:sdtPr>
            <w:id w:val="1404096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83" w:type="dxa"/>
                <w:tcBorders>
                  <w:top w:val="single" w:sz="8" w:space="0" w:color="4F81BD"/>
                  <w:bottom w:val="single" w:sz="8" w:space="0" w:color="4F81BD"/>
                  <w:right w:val="single" w:sz="8" w:space="0" w:color="4F81BD"/>
                </w:tcBorders>
              </w:tcPr>
              <w:p w:rsidR="00325C43" w:rsidRPr="004C1748" w:rsidRDefault="00325C43" w:rsidP="00325C43">
                <w:pPr>
                  <w:spacing w:before="120" w:after="12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25C43" w:rsidRPr="004C1748" w:rsidTr="00325C43">
        <w:tc>
          <w:tcPr>
            <w:tcW w:w="7146" w:type="dxa"/>
          </w:tcPr>
          <w:p w:rsidR="00325C43" w:rsidRPr="00206929" w:rsidRDefault="00325C43" w:rsidP="00325C43">
            <w:pPr>
              <w:spacing w:before="120" w:after="120"/>
              <w:rPr>
                <w:b/>
                <w:bCs/>
              </w:rPr>
            </w:pPr>
            <w:r w:rsidRPr="00206929">
              <w:rPr>
                <w:b/>
                <w:bCs/>
              </w:rPr>
              <w:t>Motivation letter</w:t>
            </w:r>
          </w:p>
        </w:tc>
        <w:sdt>
          <w:sdtPr>
            <w:id w:val="-474682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483" w:type="dxa"/>
              </w:tcPr>
              <w:p w:rsidR="00325C43" w:rsidRPr="004C1748" w:rsidRDefault="00325C43" w:rsidP="00325C43">
                <w:pPr>
                  <w:spacing w:before="120" w:after="12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:rsidR="00325C43" w:rsidRPr="004C1748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5103"/>
          <w:tab w:val="left" w:pos="9240"/>
        </w:tabs>
      </w:pPr>
    </w:p>
    <w:p w:rsidR="00325C43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5103"/>
          <w:tab w:val="left" w:pos="9240"/>
        </w:tabs>
      </w:pPr>
      <w:r w:rsidRPr="004C1748">
        <w:rPr>
          <w:b/>
          <w:u w:val="single"/>
        </w:rPr>
        <w:t>Personal Data Protection</w:t>
      </w:r>
      <w:r w:rsidRPr="004C1748">
        <w:t xml:space="preserve">: The Personal Data requested above are confidential and will be processed solely for the purposes of the traineeship scheme and the selection of trainees, according to </w:t>
      </w:r>
      <w:r>
        <w:t>the Regulation (EC) n° 45/2001.</w:t>
      </w:r>
    </w:p>
    <w:p w:rsidR="00325C43" w:rsidRPr="004C1748" w:rsidRDefault="00325C43" w:rsidP="00325C43">
      <w:pPr>
        <w:tabs>
          <w:tab w:val="left" w:pos="-480"/>
          <w:tab w:val="left" w:pos="480"/>
          <w:tab w:val="left" w:pos="960"/>
          <w:tab w:val="left" w:pos="1440"/>
          <w:tab w:val="left" w:pos="3240"/>
          <w:tab w:val="left" w:pos="5103"/>
          <w:tab w:val="left" w:pos="9240"/>
        </w:tabs>
      </w:pPr>
      <w:r w:rsidRPr="004C1748">
        <w:t>You are strongly encouraged to read the relevant “Privacy Statement” found on this website before filling up this Application Form.</w:t>
      </w:r>
    </w:p>
    <w:p w:rsidR="0021618F" w:rsidRDefault="0021618F">
      <w:pPr>
        <w:spacing w:after="200" w:line="276" w:lineRule="auto"/>
        <w:jc w:val="left"/>
      </w:pPr>
    </w:p>
    <w:sectPr w:rsidR="0021618F" w:rsidSect="00E15A50">
      <w:headerReference w:type="default" r:id="rId22"/>
      <w:footerReference w:type="default" r:id="rId23"/>
      <w:headerReference w:type="first" r:id="rId24"/>
      <w:footerReference w:type="first" r:id="rId25"/>
      <w:pgSz w:w="11907" w:h="16840" w:code="9"/>
      <w:pgMar w:top="1985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9AA" w:rsidRDefault="004D69AA" w:rsidP="008B38C0">
      <w:r>
        <w:separator/>
      </w:r>
    </w:p>
  </w:endnote>
  <w:endnote w:type="continuationSeparator" w:id="0">
    <w:p w:rsidR="004D69AA" w:rsidRDefault="004D69AA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91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0"/>
      <w:gridCol w:w="7939"/>
    </w:tblGrid>
    <w:tr w:rsidR="00E15A50" w:rsidRPr="00890DD5" w:rsidTr="00325C43">
      <w:tc>
        <w:tcPr>
          <w:tcW w:w="882" w:type="pct"/>
          <w:shd w:val="clear" w:color="auto" w:fill="auto"/>
          <w:vAlign w:val="center"/>
        </w:tcPr>
        <w:p w:rsidR="00E15A50" w:rsidRPr="00890DD5" w:rsidRDefault="00E15A50" w:rsidP="00325C43">
          <w:pPr>
            <w:tabs>
              <w:tab w:val="right" w:pos="9360"/>
            </w:tabs>
            <w:spacing w:before="240"/>
            <w:ind w:right="-108"/>
            <w:rPr>
              <w:noProof/>
              <w:color w:val="004494"/>
              <w:sz w:val="16"/>
              <w:szCs w:val="16"/>
              <w:lang w:val="fr-BE"/>
            </w:rPr>
          </w:pPr>
          <w:r w:rsidRPr="00890DD5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138932E4" wp14:editId="11721C63">
                <wp:simplePos x="0" y="0"/>
                <wp:positionH relativeFrom="column">
                  <wp:posOffset>-66675</wp:posOffset>
                </wp:positionH>
                <wp:positionV relativeFrom="paragraph">
                  <wp:posOffset>116840</wp:posOffset>
                </wp:positionV>
                <wp:extent cx="1041400" cy="469265"/>
                <wp:effectExtent l="0" t="0" r="6350" b="698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35mm - black and whi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1400" cy="469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18" w:type="pct"/>
          <w:vAlign w:val="bottom"/>
        </w:tcPr>
        <w:p w:rsidR="00E15A50" w:rsidRDefault="00E15A50" w:rsidP="00325C43">
          <w:pPr>
            <w:tabs>
              <w:tab w:val="right" w:pos="9639"/>
            </w:tabs>
            <w:ind w:left="-108" w:right="-108"/>
            <w:rPr>
              <w:noProof/>
              <w:color w:val="004494"/>
              <w:sz w:val="16"/>
              <w:szCs w:val="16"/>
              <w:lang w:val="fr-BE"/>
            </w:rPr>
          </w:pPr>
        </w:p>
        <w:p w:rsidR="00E15A50" w:rsidRPr="00325C43" w:rsidRDefault="00E15A50" w:rsidP="00325C43">
          <w:pPr>
            <w:tabs>
              <w:tab w:val="right" w:pos="9639"/>
            </w:tabs>
            <w:spacing w:after="0" w:line="276" w:lineRule="auto"/>
            <w:ind w:left="-108" w:right="-108"/>
            <w:jc w:val="left"/>
            <w:rPr>
              <w:rFonts w:asciiTheme="minorHAnsi" w:eastAsiaTheme="minorHAnsi" w:hAnsiTheme="minorHAnsi" w:cstheme="minorBidi"/>
              <w:noProof/>
              <w:color w:val="004494"/>
              <w:sz w:val="16"/>
              <w:szCs w:val="16"/>
              <w:lang w:val="fr-BE"/>
            </w:rPr>
          </w:pPr>
          <w:r w:rsidRPr="00325C43">
            <w:rPr>
              <w:rFonts w:asciiTheme="minorHAnsi" w:eastAsiaTheme="minorHAnsi" w:hAnsiTheme="minorHAnsi" w:cstheme="minorBidi"/>
              <w:noProof/>
              <w:color w:val="004494"/>
              <w:sz w:val="16"/>
              <w:szCs w:val="16"/>
              <w:lang w:val="fr-BE"/>
            </w:rPr>
            <w:t>120 Rue Marc Lefrancq  |  BP 20392  |  FR-59307 Valenciennes Cedex</w:t>
          </w:r>
        </w:p>
        <w:p w:rsidR="00E15A50" w:rsidRPr="00890DD5" w:rsidRDefault="00E15A50" w:rsidP="00325C43">
          <w:pPr>
            <w:tabs>
              <w:tab w:val="right" w:pos="9639"/>
            </w:tabs>
            <w:spacing w:after="0"/>
            <w:ind w:left="-108" w:right="-108"/>
            <w:rPr>
              <w:noProof/>
              <w:color w:val="004494"/>
              <w:sz w:val="16"/>
              <w:szCs w:val="16"/>
              <w:lang w:val="fr-BE"/>
            </w:rPr>
          </w:pPr>
          <w:r w:rsidRPr="00325C43">
            <w:rPr>
              <w:rFonts w:asciiTheme="minorHAnsi" w:eastAsiaTheme="minorHAnsi" w:hAnsiTheme="minorHAnsi" w:cstheme="minorBidi"/>
              <w:noProof/>
              <w:color w:val="004494"/>
              <w:sz w:val="16"/>
              <w:szCs w:val="16"/>
              <w:lang w:val="fr-BE"/>
            </w:rPr>
            <w:t>Tel. +33 (0)327 09 65 00  |  era.europa.eu</w:t>
          </w:r>
        </w:p>
      </w:tc>
    </w:tr>
  </w:tbl>
  <w:p w:rsidR="00E15A50" w:rsidRPr="00325C43" w:rsidRDefault="00E15A50" w:rsidP="00325C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91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0"/>
      <w:gridCol w:w="7939"/>
    </w:tblGrid>
    <w:tr w:rsidR="00E15A50" w:rsidRPr="00890DD5" w:rsidTr="00325C43">
      <w:tc>
        <w:tcPr>
          <w:tcW w:w="882" w:type="pct"/>
          <w:shd w:val="clear" w:color="auto" w:fill="auto"/>
          <w:vAlign w:val="center"/>
        </w:tcPr>
        <w:p w:rsidR="00E15A50" w:rsidRPr="00890DD5" w:rsidRDefault="00E15A50" w:rsidP="00325C43">
          <w:pPr>
            <w:tabs>
              <w:tab w:val="right" w:pos="9360"/>
            </w:tabs>
            <w:spacing w:before="240"/>
            <w:ind w:right="-108"/>
            <w:rPr>
              <w:noProof/>
              <w:color w:val="004494"/>
              <w:sz w:val="16"/>
              <w:szCs w:val="16"/>
              <w:lang w:val="fr-BE"/>
            </w:rPr>
          </w:pPr>
          <w:r w:rsidRPr="00890DD5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8124B77" wp14:editId="30E5EF45">
                <wp:simplePos x="0" y="0"/>
                <wp:positionH relativeFrom="column">
                  <wp:posOffset>-66675</wp:posOffset>
                </wp:positionH>
                <wp:positionV relativeFrom="paragraph">
                  <wp:posOffset>116840</wp:posOffset>
                </wp:positionV>
                <wp:extent cx="1041400" cy="469265"/>
                <wp:effectExtent l="0" t="0" r="6350" b="698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35mm - black and whi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1400" cy="469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18" w:type="pct"/>
          <w:vAlign w:val="bottom"/>
        </w:tcPr>
        <w:p w:rsidR="00E15A50" w:rsidRDefault="00E15A50" w:rsidP="00325C43">
          <w:pPr>
            <w:tabs>
              <w:tab w:val="right" w:pos="9639"/>
            </w:tabs>
            <w:ind w:left="-108" w:right="-108"/>
            <w:rPr>
              <w:noProof/>
              <w:color w:val="004494"/>
              <w:sz w:val="16"/>
              <w:szCs w:val="16"/>
              <w:lang w:val="fr-BE"/>
            </w:rPr>
          </w:pPr>
        </w:p>
        <w:p w:rsidR="00E15A50" w:rsidRPr="00325C43" w:rsidRDefault="00E15A50" w:rsidP="00325C43">
          <w:pPr>
            <w:tabs>
              <w:tab w:val="right" w:pos="9639"/>
            </w:tabs>
            <w:spacing w:after="0" w:line="276" w:lineRule="auto"/>
            <w:ind w:left="-108" w:right="-108"/>
            <w:jc w:val="left"/>
            <w:rPr>
              <w:rFonts w:asciiTheme="minorHAnsi" w:eastAsiaTheme="minorHAnsi" w:hAnsiTheme="minorHAnsi" w:cstheme="minorBidi"/>
              <w:noProof/>
              <w:color w:val="004494"/>
              <w:sz w:val="16"/>
              <w:szCs w:val="16"/>
              <w:lang w:val="fr-BE"/>
            </w:rPr>
          </w:pPr>
          <w:r w:rsidRPr="00325C43">
            <w:rPr>
              <w:rFonts w:asciiTheme="minorHAnsi" w:eastAsiaTheme="minorHAnsi" w:hAnsiTheme="minorHAnsi" w:cstheme="minorBidi"/>
              <w:noProof/>
              <w:color w:val="004494"/>
              <w:sz w:val="16"/>
              <w:szCs w:val="16"/>
              <w:lang w:val="fr-BE"/>
            </w:rPr>
            <w:t>120 Rue Marc Lefrancq  |  BP 20392  |  FR-59307 Valenciennes Cedex</w:t>
          </w:r>
        </w:p>
        <w:p w:rsidR="00E15A50" w:rsidRPr="00890DD5" w:rsidRDefault="00E15A50" w:rsidP="00325C43">
          <w:pPr>
            <w:tabs>
              <w:tab w:val="right" w:pos="9639"/>
            </w:tabs>
            <w:spacing w:after="0"/>
            <w:ind w:left="-108" w:right="-108"/>
            <w:rPr>
              <w:noProof/>
              <w:color w:val="004494"/>
              <w:sz w:val="16"/>
              <w:szCs w:val="16"/>
              <w:lang w:val="fr-BE"/>
            </w:rPr>
          </w:pPr>
          <w:r w:rsidRPr="00325C43">
            <w:rPr>
              <w:rFonts w:asciiTheme="minorHAnsi" w:eastAsiaTheme="minorHAnsi" w:hAnsiTheme="minorHAnsi" w:cstheme="minorBidi"/>
              <w:noProof/>
              <w:color w:val="004494"/>
              <w:sz w:val="16"/>
              <w:szCs w:val="16"/>
              <w:lang w:val="fr-BE"/>
            </w:rPr>
            <w:t>Tel. +33 (0)327 09 65 00  |  era.europa.eu</w:t>
          </w:r>
        </w:p>
      </w:tc>
    </w:tr>
  </w:tbl>
  <w:p w:rsidR="00E15A50" w:rsidRPr="00325C43" w:rsidRDefault="00E15A50" w:rsidP="00325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9AA" w:rsidRDefault="004D69AA" w:rsidP="008B38C0">
      <w:r>
        <w:separator/>
      </w:r>
    </w:p>
  </w:footnote>
  <w:footnote w:type="continuationSeparator" w:id="0">
    <w:p w:rsidR="004D69AA" w:rsidRDefault="004D69AA" w:rsidP="008B3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0"/>
      <w:gridCol w:w="5529"/>
    </w:tblGrid>
    <w:tr w:rsidR="00E15A50" w:rsidRPr="008803A1" w:rsidTr="00F7523E">
      <w:tc>
        <w:tcPr>
          <w:tcW w:w="2132" w:type="pct"/>
          <w:shd w:val="clear" w:color="auto" w:fill="auto"/>
        </w:tcPr>
        <w:p w:rsidR="00E15A50" w:rsidRPr="008803A1" w:rsidRDefault="00E15A50" w:rsidP="00325C43">
          <w:pPr>
            <w:spacing w:after="0"/>
            <w:ind w:left="-108"/>
            <w:jc w:val="left"/>
            <w:rPr>
              <w:i/>
              <w:color w:val="0C4DA2"/>
              <w:sz w:val="16"/>
              <w:lang w:val="en-US"/>
            </w:rPr>
          </w:pPr>
        </w:p>
      </w:tc>
      <w:tc>
        <w:tcPr>
          <w:tcW w:w="2868" w:type="pct"/>
          <w:shd w:val="clear" w:color="auto" w:fill="auto"/>
        </w:tcPr>
        <w:p w:rsidR="00E15A50" w:rsidRDefault="00E15A50" w:rsidP="005448C9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  <w:p w:rsidR="00E15A50" w:rsidRDefault="00E15A50" w:rsidP="005448C9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>
            <w:rPr>
              <w:color w:val="004494"/>
              <w:sz w:val="16"/>
              <w:szCs w:val="16"/>
            </w:rPr>
            <w:instrText xml:space="preserve"> REF Short_title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Short_title"/>
              <w:tag w:val="Short_title"/>
              <w:id w:val="645855224"/>
              <w:lock w:val="sdtLocked"/>
              <w:placeholder>
                <w:docPart w:val="EDF96D4D08C04CD184C1E540F78011DC"/>
              </w:placeholder>
            </w:sdtPr>
            <w:sdtEndPr/>
            <w:sdtContent>
              <w:r>
                <w:rPr>
                  <w:color w:val="004494"/>
                  <w:sz w:val="16"/>
                  <w:szCs w:val="16"/>
                </w:rPr>
                <w:t>Application form</w:t>
              </w:r>
            </w:sdtContent>
          </w:sdt>
          <w:r>
            <w:rPr>
              <w:color w:val="004494"/>
              <w:sz w:val="16"/>
              <w:szCs w:val="16"/>
            </w:rPr>
            <w:fldChar w:fldCharType="end"/>
          </w:r>
        </w:p>
        <w:p w:rsidR="00E15A50" w:rsidRPr="00970595" w:rsidRDefault="00E15A50" w:rsidP="00325C43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  <w:lang w:val="en-US"/>
            </w:rPr>
          </w:pPr>
        </w:p>
      </w:tc>
    </w:tr>
  </w:tbl>
  <w:p w:rsidR="00E15A50" w:rsidRPr="00917656" w:rsidRDefault="00E15A50" w:rsidP="008803A1">
    <w:pPr>
      <w:pStyle w:val="Header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41"/>
      <w:gridCol w:w="6198"/>
    </w:tblGrid>
    <w:tr w:rsidR="00E15A50" w:rsidRPr="005374E0" w:rsidTr="00325C43">
      <w:trPr>
        <w:trHeight w:val="1701"/>
      </w:trPr>
      <w:tc>
        <w:tcPr>
          <w:tcW w:w="1785" w:type="pct"/>
          <w:shd w:val="clear" w:color="auto" w:fill="auto"/>
          <w:vAlign w:val="center"/>
        </w:tcPr>
        <w:p w:rsidR="00E15A50" w:rsidRPr="005374E0" w:rsidRDefault="00E15A50" w:rsidP="005374E0">
          <w:pPr>
            <w:spacing w:after="0"/>
            <w:ind w:left="-113"/>
            <w:jc w:val="left"/>
            <w:rPr>
              <w:noProof/>
              <w:color w:val="0C4DA2"/>
            </w:rPr>
          </w:pPr>
          <w:r w:rsidRPr="005374E0">
            <w:rPr>
              <w:noProof/>
              <w:color w:val="0C4DA2"/>
            </w:rPr>
            <w:drawing>
              <wp:inline distT="0" distB="0" distL="0" distR="0" wp14:anchorId="61B7C759" wp14:editId="626782D0">
                <wp:extent cx="1425575" cy="1079500"/>
                <wp:effectExtent l="0" t="0" r="3175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pct"/>
          <w:shd w:val="clear" w:color="auto" w:fill="auto"/>
        </w:tcPr>
        <w:sdt>
          <w:sdtPr>
            <w:rPr>
              <w:color w:val="004494"/>
              <w:sz w:val="16"/>
              <w:szCs w:val="16"/>
            </w:rPr>
            <w:alias w:val="Type of document"/>
            <w:tag w:val="Type of document"/>
            <w:id w:val="38560414"/>
            <w:lock w:val="sdtLocked"/>
            <w:placeholder>
              <w:docPart w:val="FEE4367419E94CCEA72626B905051CDA"/>
            </w:placeholder>
          </w:sdtPr>
          <w:sdtEndPr/>
          <w:sdtContent>
            <w:p w:rsidR="00E15A50" w:rsidRDefault="00E15A50" w:rsidP="00970595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Traineeship</w:t>
              </w:r>
            </w:p>
          </w:sdtContent>
        </w:sdt>
        <w:bookmarkStart w:id="40" w:name="Short_title" w:displacedByCustomXml="next"/>
        <w:sdt>
          <w:sdtPr>
            <w:rPr>
              <w:color w:val="004494"/>
              <w:sz w:val="16"/>
              <w:szCs w:val="16"/>
            </w:rPr>
            <w:alias w:val="Short_title"/>
            <w:tag w:val="Short_title"/>
            <w:id w:val="142322756"/>
            <w:lock w:val="sdtLocked"/>
            <w:placeholder>
              <w:docPart w:val="FEE4367419E94CCEA72626B905051CDA"/>
            </w:placeholder>
          </w:sdtPr>
          <w:sdtEndPr/>
          <w:sdtContent>
            <w:p w:rsidR="00E15A50" w:rsidRDefault="00E15A50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Application form</w:t>
              </w:r>
            </w:p>
          </w:sdtContent>
        </w:sdt>
        <w:bookmarkEnd w:id="40" w:displacedByCustomXml="prev"/>
        <w:p w:rsidR="00E15A50" w:rsidRDefault="00E15A50" w:rsidP="004A3609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  <w:p w:rsidR="00E15A50" w:rsidRPr="005374E0" w:rsidRDefault="00E15A50" w:rsidP="00970595">
          <w:pPr>
            <w:tabs>
              <w:tab w:val="right" w:pos="9360"/>
            </w:tabs>
            <w:spacing w:after="0"/>
            <w:ind w:right="-108"/>
            <w:jc w:val="right"/>
            <w:rPr>
              <w:color w:val="0C4DA2"/>
            </w:rPr>
          </w:pPr>
        </w:p>
      </w:tc>
    </w:tr>
    <w:tr w:rsidR="00E15A50" w:rsidRPr="005374E0" w:rsidTr="00325C43">
      <w:trPr>
        <w:trHeight w:val="581"/>
      </w:trPr>
      <w:tc>
        <w:tcPr>
          <w:tcW w:w="1785" w:type="pct"/>
          <w:shd w:val="clear" w:color="auto" w:fill="auto"/>
          <w:vAlign w:val="center"/>
        </w:tcPr>
        <w:p w:rsidR="00E15A50" w:rsidRPr="005374E0" w:rsidRDefault="00E15A50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Making the railway system </w:t>
          </w:r>
        </w:p>
        <w:p w:rsidR="00E15A50" w:rsidRPr="005374E0" w:rsidRDefault="00E15A50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proofErr w:type="gramStart"/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>work</w:t>
          </w:r>
          <w:proofErr w:type="gramEnd"/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 better for society.</w:t>
          </w:r>
        </w:p>
        <w:p w:rsidR="00E15A50" w:rsidRPr="005374E0" w:rsidRDefault="00E15A50" w:rsidP="005374E0">
          <w:pPr>
            <w:tabs>
              <w:tab w:val="right" w:pos="9360"/>
            </w:tabs>
            <w:spacing w:after="0"/>
            <w:jc w:val="left"/>
            <w:rPr>
              <w:noProof/>
              <w:color w:val="0C4DA2"/>
            </w:rPr>
          </w:pPr>
        </w:p>
      </w:tc>
      <w:tc>
        <w:tcPr>
          <w:tcW w:w="3215" w:type="pct"/>
          <w:shd w:val="clear" w:color="auto" w:fill="auto"/>
        </w:tcPr>
        <w:p w:rsidR="00E15A50" w:rsidRPr="005374E0" w:rsidRDefault="00E15A50" w:rsidP="005374E0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Cs w:val="18"/>
            </w:rPr>
          </w:pPr>
        </w:p>
      </w:tc>
    </w:tr>
  </w:tbl>
  <w:p w:rsidR="00E15A50" w:rsidRPr="00F7419F" w:rsidRDefault="00E15A50" w:rsidP="005374E0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904CB"/>
    <w:multiLevelType w:val="hybridMultilevel"/>
    <w:tmpl w:val="06C2A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F349B4"/>
    <w:multiLevelType w:val="hybridMultilevel"/>
    <w:tmpl w:val="75107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4108AF"/>
    <w:multiLevelType w:val="hybridMultilevel"/>
    <w:tmpl w:val="AF5E3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005A6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8E90395"/>
    <w:multiLevelType w:val="hybridMultilevel"/>
    <w:tmpl w:val="254E6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</w:num>
  <w:num w:numId="4">
    <w:abstractNumId w:val="7"/>
  </w:num>
  <w:num w:numId="5">
    <w:abstractNumId w:val="18"/>
  </w:num>
  <w:num w:numId="6">
    <w:abstractNumId w:val="10"/>
  </w:num>
  <w:num w:numId="7">
    <w:abstractNumId w:val="11"/>
  </w:num>
  <w:num w:numId="8">
    <w:abstractNumId w:val="12"/>
  </w:num>
  <w:num w:numId="9">
    <w:abstractNumId w:val="6"/>
  </w:num>
  <w:num w:numId="10">
    <w:abstractNumId w:val="0"/>
  </w:num>
  <w:num w:numId="11">
    <w:abstractNumId w:val="9"/>
  </w:num>
  <w:num w:numId="12">
    <w:abstractNumId w:val="14"/>
  </w:num>
  <w:num w:numId="13">
    <w:abstractNumId w:val="2"/>
  </w:num>
  <w:num w:numId="14">
    <w:abstractNumId w:val="15"/>
  </w:num>
  <w:num w:numId="15">
    <w:abstractNumId w:val="4"/>
  </w:num>
  <w:num w:numId="16">
    <w:abstractNumId w:val="16"/>
  </w:num>
  <w:num w:numId="17">
    <w:abstractNumId w:val="5"/>
  </w:num>
  <w:num w:numId="18">
    <w:abstractNumId w:val="17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formsDesign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C43"/>
    <w:rsid w:val="000064A9"/>
    <w:rsid w:val="00006679"/>
    <w:rsid w:val="00011829"/>
    <w:rsid w:val="00020D77"/>
    <w:rsid w:val="00025472"/>
    <w:rsid w:val="000376D9"/>
    <w:rsid w:val="00040375"/>
    <w:rsid w:val="00043E4B"/>
    <w:rsid w:val="00047BAB"/>
    <w:rsid w:val="00052E37"/>
    <w:rsid w:val="000532FF"/>
    <w:rsid w:val="0005375E"/>
    <w:rsid w:val="00061C9B"/>
    <w:rsid w:val="00067E9F"/>
    <w:rsid w:val="0007198A"/>
    <w:rsid w:val="00084178"/>
    <w:rsid w:val="00093DC0"/>
    <w:rsid w:val="000A234F"/>
    <w:rsid w:val="000A3D04"/>
    <w:rsid w:val="000B54EC"/>
    <w:rsid w:val="000B7B48"/>
    <w:rsid w:val="000C403C"/>
    <w:rsid w:val="000C59B7"/>
    <w:rsid w:val="000C6F03"/>
    <w:rsid w:val="000D6A15"/>
    <w:rsid w:val="000D6DBD"/>
    <w:rsid w:val="000D7CA7"/>
    <w:rsid w:val="000E116D"/>
    <w:rsid w:val="000E3472"/>
    <w:rsid w:val="000F1520"/>
    <w:rsid w:val="000F3719"/>
    <w:rsid w:val="00103BC6"/>
    <w:rsid w:val="00120407"/>
    <w:rsid w:val="001225ED"/>
    <w:rsid w:val="001233FE"/>
    <w:rsid w:val="001251E2"/>
    <w:rsid w:val="00134831"/>
    <w:rsid w:val="00141906"/>
    <w:rsid w:val="00142013"/>
    <w:rsid w:val="001427CD"/>
    <w:rsid w:val="001568AD"/>
    <w:rsid w:val="00162160"/>
    <w:rsid w:val="001651E9"/>
    <w:rsid w:val="00165D0A"/>
    <w:rsid w:val="00167641"/>
    <w:rsid w:val="00180B99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CAD"/>
    <w:rsid w:val="001D3BD4"/>
    <w:rsid w:val="001D3DC2"/>
    <w:rsid w:val="001F7B70"/>
    <w:rsid w:val="002009F5"/>
    <w:rsid w:val="00202832"/>
    <w:rsid w:val="002150FF"/>
    <w:rsid w:val="0021618F"/>
    <w:rsid w:val="00217885"/>
    <w:rsid w:val="0022502F"/>
    <w:rsid w:val="00230419"/>
    <w:rsid w:val="00243E06"/>
    <w:rsid w:val="00245620"/>
    <w:rsid w:val="0024797B"/>
    <w:rsid w:val="00257A08"/>
    <w:rsid w:val="00270C63"/>
    <w:rsid w:val="002813DF"/>
    <w:rsid w:val="00284F68"/>
    <w:rsid w:val="00295D1E"/>
    <w:rsid w:val="00296567"/>
    <w:rsid w:val="002A3936"/>
    <w:rsid w:val="002B4162"/>
    <w:rsid w:val="002B4F8A"/>
    <w:rsid w:val="002C1DD3"/>
    <w:rsid w:val="002C2724"/>
    <w:rsid w:val="002C41EA"/>
    <w:rsid w:val="002C5688"/>
    <w:rsid w:val="002D50B0"/>
    <w:rsid w:val="002D536C"/>
    <w:rsid w:val="002F4ADD"/>
    <w:rsid w:val="002F6736"/>
    <w:rsid w:val="0030164D"/>
    <w:rsid w:val="00313910"/>
    <w:rsid w:val="00321F03"/>
    <w:rsid w:val="00322E41"/>
    <w:rsid w:val="00325C43"/>
    <w:rsid w:val="00332ECD"/>
    <w:rsid w:val="003407C7"/>
    <w:rsid w:val="00340C2A"/>
    <w:rsid w:val="00346788"/>
    <w:rsid w:val="003501E5"/>
    <w:rsid w:val="00350B9B"/>
    <w:rsid w:val="00353D86"/>
    <w:rsid w:val="003728E0"/>
    <w:rsid w:val="00380423"/>
    <w:rsid w:val="00382634"/>
    <w:rsid w:val="00396FE9"/>
    <w:rsid w:val="003A5595"/>
    <w:rsid w:val="003A7F58"/>
    <w:rsid w:val="003B0B95"/>
    <w:rsid w:val="003B37E8"/>
    <w:rsid w:val="003B5738"/>
    <w:rsid w:val="003B5FEE"/>
    <w:rsid w:val="003B687D"/>
    <w:rsid w:val="003B78E2"/>
    <w:rsid w:val="003C4604"/>
    <w:rsid w:val="003C5CB2"/>
    <w:rsid w:val="003D020C"/>
    <w:rsid w:val="003D47C9"/>
    <w:rsid w:val="003F6572"/>
    <w:rsid w:val="003F76D1"/>
    <w:rsid w:val="004037E8"/>
    <w:rsid w:val="004108ED"/>
    <w:rsid w:val="00411416"/>
    <w:rsid w:val="00416761"/>
    <w:rsid w:val="004228D6"/>
    <w:rsid w:val="00423743"/>
    <w:rsid w:val="00423DA2"/>
    <w:rsid w:val="00434830"/>
    <w:rsid w:val="00434B90"/>
    <w:rsid w:val="00442753"/>
    <w:rsid w:val="00450D3F"/>
    <w:rsid w:val="0045584A"/>
    <w:rsid w:val="00461D80"/>
    <w:rsid w:val="00462AD3"/>
    <w:rsid w:val="00462F3F"/>
    <w:rsid w:val="00465A26"/>
    <w:rsid w:val="00467F59"/>
    <w:rsid w:val="004721FC"/>
    <w:rsid w:val="00482196"/>
    <w:rsid w:val="00484B97"/>
    <w:rsid w:val="004A3609"/>
    <w:rsid w:val="004A5C75"/>
    <w:rsid w:val="004A760A"/>
    <w:rsid w:val="004B016B"/>
    <w:rsid w:val="004B3497"/>
    <w:rsid w:val="004B419C"/>
    <w:rsid w:val="004C01EB"/>
    <w:rsid w:val="004C25FA"/>
    <w:rsid w:val="004C2C73"/>
    <w:rsid w:val="004C4825"/>
    <w:rsid w:val="004D69AA"/>
    <w:rsid w:val="004E3D11"/>
    <w:rsid w:val="004F059D"/>
    <w:rsid w:val="0050243A"/>
    <w:rsid w:val="00516D37"/>
    <w:rsid w:val="005257B9"/>
    <w:rsid w:val="00527192"/>
    <w:rsid w:val="00532B6C"/>
    <w:rsid w:val="00533E48"/>
    <w:rsid w:val="005342C1"/>
    <w:rsid w:val="0053626E"/>
    <w:rsid w:val="00537411"/>
    <w:rsid w:val="005374E0"/>
    <w:rsid w:val="00543C8F"/>
    <w:rsid w:val="005448C9"/>
    <w:rsid w:val="00552A7B"/>
    <w:rsid w:val="0056147B"/>
    <w:rsid w:val="0056196B"/>
    <w:rsid w:val="0056759E"/>
    <w:rsid w:val="00571433"/>
    <w:rsid w:val="005766A1"/>
    <w:rsid w:val="0057796E"/>
    <w:rsid w:val="00586259"/>
    <w:rsid w:val="0058671F"/>
    <w:rsid w:val="00591477"/>
    <w:rsid w:val="00595A92"/>
    <w:rsid w:val="005A4978"/>
    <w:rsid w:val="005A4FE3"/>
    <w:rsid w:val="005A7732"/>
    <w:rsid w:val="005C2952"/>
    <w:rsid w:val="005C3CBC"/>
    <w:rsid w:val="005C7BEA"/>
    <w:rsid w:val="005E0C57"/>
    <w:rsid w:val="005E49AE"/>
    <w:rsid w:val="005F4B32"/>
    <w:rsid w:val="005F7D97"/>
    <w:rsid w:val="0061610B"/>
    <w:rsid w:val="0061768C"/>
    <w:rsid w:val="00617DB0"/>
    <w:rsid w:val="00622487"/>
    <w:rsid w:val="00626BE4"/>
    <w:rsid w:val="00626C06"/>
    <w:rsid w:val="0064015E"/>
    <w:rsid w:val="00641FA8"/>
    <w:rsid w:val="00650B74"/>
    <w:rsid w:val="0065231B"/>
    <w:rsid w:val="006561DC"/>
    <w:rsid w:val="00656B6D"/>
    <w:rsid w:val="00672BF5"/>
    <w:rsid w:val="0068312C"/>
    <w:rsid w:val="00686EBE"/>
    <w:rsid w:val="00687D94"/>
    <w:rsid w:val="0069010F"/>
    <w:rsid w:val="00696C88"/>
    <w:rsid w:val="006B1809"/>
    <w:rsid w:val="006B4A9F"/>
    <w:rsid w:val="006B6F79"/>
    <w:rsid w:val="006C16B2"/>
    <w:rsid w:val="006D70F9"/>
    <w:rsid w:val="006D7694"/>
    <w:rsid w:val="006E4795"/>
    <w:rsid w:val="006F72B8"/>
    <w:rsid w:val="007004E9"/>
    <w:rsid w:val="00706F2C"/>
    <w:rsid w:val="00715BE5"/>
    <w:rsid w:val="00717442"/>
    <w:rsid w:val="007176E4"/>
    <w:rsid w:val="00721603"/>
    <w:rsid w:val="00732D7C"/>
    <w:rsid w:val="00733535"/>
    <w:rsid w:val="00735908"/>
    <w:rsid w:val="007478AB"/>
    <w:rsid w:val="00752922"/>
    <w:rsid w:val="007553DA"/>
    <w:rsid w:val="0076289F"/>
    <w:rsid w:val="007645AA"/>
    <w:rsid w:val="007669EF"/>
    <w:rsid w:val="0077382D"/>
    <w:rsid w:val="00777933"/>
    <w:rsid w:val="00790DA9"/>
    <w:rsid w:val="007930D5"/>
    <w:rsid w:val="00794015"/>
    <w:rsid w:val="007A1B1D"/>
    <w:rsid w:val="007A5561"/>
    <w:rsid w:val="007C3BEB"/>
    <w:rsid w:val="007C49D9"/>
    <w:rsid w:val="007D084E"/>
    <w:rsid w:val="007D1417"/>
    <w:rsid w:val="007D2156"/>
    <w:rsid w:val="007E034F"/>
    <w:rsid w:val="007E0E61"/>
    <w:rsid w:val="007F14A6"/>
    <w:rsid w:val="0080033C"/>
    <w:rsid w:val="008012C0"/>
    <w:rsid w:val="00802916"/>
    <w:rsid w:val="0080534E"/>
    <w:rsid w:val="00805AD1"/>
    <w:rsid w:val="00830406"/>
    <w:rsid w:val="008455AD"/>
    <w:rsid w:val="00846569"/>
    <w:rsid w:val="0085368F"/>
    <w:rsid w:val="00855188"/>
    <w:rsid w:val="008632E0"/>
    <w:rsid w:val="0086527A"/>
    <w:rsid w:val="00874395"/>
    <w:rsid w:val="0087708B"/>
    <w:rsid w:val="008803A1"/>
    <w:rsid w:val="008918D1"/>
    <w:rsid w:val="00897F4D"/>
    <w:rsid w:val="008B38C0"/>
    <w:rsid w:val="008D16F3"/>
    <w:rsid w:val="008D7C69"/>
    <w:rsid w:val="008E70DF"/>
    <w:rsid w:val="008F369D"/>
    <w:rsid w:val="008F6536"/>
    <w:rsid w:val="009071AF"/>
    <w:rsid w:val="0091244A"/>
    <w:rsid w:val="009129F5"/>
    <w:rsid w:val="00917656"/>
    <w:rsid w:val="0094032E"/>
    <w:rsid w:val="0095053E"/>
    <w:rsid w:val="00957928"/>
    <w:rsid w:val="00960D7E"/>
    <w:rsid w:val="00967381"/>
    <w:rsid w:val="00970595"/>
    <w:rsid w:val="00971048"/>
    <w:rsid w:val="00976813"/>
    <w:rsid w:val="00981540"/>
    <w:rsid w:val="009834B7"/>
    <w:rsid w:val="0098363F"/>
    <w:rsid w:val="009A1374"/>
    <w:rsid w:val="009B23A1"/>
    <w:rsid w:val="009B23B4"/>
    <w:rsid w:val="009B30BA"/>
    <w:rsid w:val="009B62B8"/>
    <w:rsid w:val="009B7CD6"/>
    <w:rsid w:val="009C1DE5"/>
    <w:rsid w:val="009D3BB2"/>
    <w:rsid w:val="009D42B8"/>
    <w:rsid w:val="009E172A"/>
    <w:rsid w:val="009E1CC8"/>
    <w:rsid w:val="009E1D67"/>
    <w:rsid w:val="009E39F2"/>
    <w:rsid w:val="009E7451"/>
    <w:rsid w:val="009F5872"/>
    <w:rsid w:val="009F5B66"/>
    <w:rsid w:val="00A05625"/>
    <w:rsid w:val="00A20CCB"/>
    <w:rsid w:val="00A232E2"/>
    <w:rsid w:val="00A25644"/>
    <w:rsid w:val="00A25B26"/>
    <w:rsid w:val="00A30D1E"/>
    <w:rsid w:val="00A32C04"/>
    <w:rsid w:val="00A3794A"/>
    <w:rsid w:val="00A43A63"/>
    <w:rsid w:val="00A51509"/>
    <w:rsid w:val="00A80060"/>
    <w:rsid w:val="00A80F62"/>
    <w:rsid w:val="00A83023"/>
    <w:rsid w:val="00A87F65"/>
    <w:rsid w:val="00A90736"/>
    <w:rsid w:val="00A95F5A"/>
    <w:rsid w:val="00A97713"/>
    <w:rsid w:val="00AA444A"/>
    <w:rsid w:val="00AB512C"/>
    <w:rsid w:val="00AC1A8A"/>
    <w:rsid w:val="00AC4D39"/>
    <w:rsid w:val="00AC5823"/>
    <w:rsid w:val="00AE1447"/>
    <w:rsid w:val="00AF231C"/>
    <w:rsid w:val="00AF4A5E"/>
    <w:rsid w:val="00AF7AA7"/>
    <w:rsid w:val="00B32231"/>
    <w:rsid w:val="00B34F19"/>
    <w:rsid w:val="00B3711F"/>
    <w:rsid w:val="00B45CDC"/>
    <w:rsid w:val="00B5333F"/>
    <w:rsid w:val="00B56F13"/>
    <w:rsid w:val="00B60923"/>
    <w:rsid w:val="00B63C14"/>
    <w:rsid w:val="00B67DC2"/>
    <w:rsid w:val="00B71389"/>
    <w:rsid w:val="00B84E64"/>
    <w:rsid w:val="00B907A9"/>
    <w:rsid w:val="00BA4BAD"/>
    <w:rsid w:val="00BA4E34"/>
    <w:rsid w:val="00BB2969"/>
    <w:rsid w:val="00BB431F"/>
    <w:rsid w:val="00BC1385"/>
    <w:rsid w:val="00BC309E"/>
    <w:rsid w:val="00BD31AF"/>
    <w:rsid w:val="00BE1140"/>
    <w:rsid w:val="00BE12BF"/>
    <w:rsid w:val="00BE2C24"/>
    <w:rsid w:val="00BE4FE1"/>
    <w:rsid w:val="00BF2777"/>
    <w:rsid w:val="00C0086C"/>
    <w:rsid w:val="00C03182"/>
    <w:rsid w:val="00C04AD8"/>
    <w:rsid w:val="00C108F3"/>
    <w:rsid w:val="00C159A3"/>
    <w:rsid w:val="00C2623E"/>
    <w:rsid w:val="00C26389"/>
    <w:rsid w:val="00C343A9"/>
    <w:rsid w:val="00C37ED7"/>
    <w:rsid w:val="00C52B4D"/>
    <w:rsid w:val="00C60DAE"/>
    <w:rsid w:val="00C610E3"/>
    <w:rsid w:val="00C75FDC"/>
    <w:rsid w:val="00C877FD"/>
    <w:rsid w:val="00C903F9"/>
    <w:rsid w:val="00C909DF"/>
    <w:rsid w:val="00CA6C32"/>
    <w:rsid w:val="00CA7BFE"/>
    <w:rsid w:val="00CB11CF"/>
    <w:rsid w:val="00CC22CC"/>
    <w:rsid w:val="00CC6602"/>
    <w:rsid w:val="00CD2860"/>
    <w:rsid w:val="00CD31DD"/>
    <w:rsid w:val="00CD48F8"/>
    <w:rsid w:val="00CD670F"/>
    <w:rsid w:val="00CF2675"/>
    <w:rsid w:val="00D025E3"/>
    <w:rsid w:val="00D06255"/>
    <w:rsid w:val="00D119CB"/>
    <w:rsid w:val="00D27DD3"/>
    <w:rsid w:val="00D327AD"/>
    <w:rsid w:val="00D50327"/>
    <w:rsid w:val="00D504D5"/>
    <w:rsid w:val="00D51F60"/>
    <w:rsid w:val="00D735F1"/>
    <w:rsid w:val="00D7675B"/>
    <w:rsid w:val="00D76BB2"/>
    <w:rsid w:val="00D90C7A"/>
    <w:rsid w:val="00D913C7"/>
    <w:rsid w:val="00D97EEE"/>
    <w:rsid w:val="00DA0C2D"/>
    <w:rsid w:val="00DB1B02"/>
    <w:rsid w:val="00DB5E47"/>
    <w:rsid w:val="00DC54EF"/>
    <w:rsid w:val="00DC767F"/>
    <w:rsid w:val="00DD0294"/>
    <w:rsid w:val="00DD119E"/>
    <w:rsid w:val="00DD499F"/>
    <w:rsid w:val="00DE1251"/>
    <w:rsid w:val="00DE7D4E"/>
    <w:rsid w:val="00DF2342"/>
    <w:rsid w:val="00E00524"/>
    <w:rsid w:val="00E01694"/>
    <w:rsid w:val="00E0431F"/>
    <w:rsid w:val="00E053C2"/>
    <w:rsid w:val="00E13EFC"/>
    <w:rsid w:val="00E15A50"/>
    <w:rsid w:val="00E2237D"/>
    <w:rsid w:val="00E25E9B"/>
    <w:rsid w:val="00E33DE6"/>
    <w:rsid w:val="00E34C58"/>
    <w:rsid w:val="00E50E84"/>
    <w:rsid w:val="00E60E5A"/>
    <w:rsid w:val="00E71450"/>
    <w:rsid w:val="00E7154A"/>
    <w:rsid w:val="00E82D1B"/>
    <w:rsid w:val="00E865F5"/>
    <w:rsid w:val="00E8730E"/>
    <w:rsid w:val="00E8747D"/>
    <w:rsid w:val="00E87AB5"/>
    <w:rsid w:val="00E90916"/>
    <w:rsid w:val="00E924A9"/>
    <w:rsid w:val="00E95455"/>
    <w:rsid w:val="00EB4874"/>
    <w:rsid w:val="00EB50BF"/>
    <w:rsid w:val="00EC0838"/>
    <w:rsid w:val="00EC14EC"/>
    <w:rsid w:val="00EC4E2B"/>
    <w:rsid w:val="00EC6CE1"/>
    <w:rsid w:val="00ED6C84"/>
    <w:rsid w:val="00EE2C57"/>
    <w:rsid w:val="00EE42A4"/>
    <w:rsid w:val="00EF5238"/>
    <w:rsid w:val="00EF62C3"/>
    <w:rsid w:val="00EF7D65"/>
    <w:rsid w:val="00F01034"/>
    <w:rsid w:val="00F1355C"/>
    <w:rsid w:val="00F15E91"/>
    <w:rsid w:val="00F275CB"/>
    <w:rsid w:val="00F323E7"/>
    <w:rsid w:val="00F4141B"/>
    <w:rsid w:val="00F42918"/>
    <w:rsid w:val="00F436BB"/>
    <w:rsid w:val="00F53C7B"/>
    <w:rsid w:val="00F54C95"/>
    <w:rsid w:val="00F5787F"/>
    <w:rsid w:val="00F63AD8"/>
    <w:rsid w:val="00F6452E"/>
    <w:rsid w:val="00F7419F"/>
    <w:rsid w:val="00F7523E"/>
    <w:rsid w:val="00F752F0"/>
    <w:rsid w:val="00F77E61"/>
    <w:rsid w:val="00F81DF8"/>
    <w:rsid w:val="00F82B52"/>
    <w:rsid w:val="00F84B32"/>
    <w:rsid w:val="00F930E4"/>
    <w:rsid w:val="00FA5B2F"/>
    <w:rsid w:val="00FB02D9"/>
    <w:rsid w:val="00FB32F8"/>
    <w:rsid w:val="00FD40C7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BE3EC1-5BD5-4EB3-BE0F-DCB7B0FC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C4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7656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3743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0449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17656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743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04494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5C43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5C43"/>
    <w:pPr>
      <w:spacing w:before="240" w:after="60"/>
      <w:ind w:left="1296" w:hanging="1296"/>
      <w:outlineLvl w:val="6"/>
    </w:pPr>
    <w:rPr>
      <w:rFonts w:ascii="Calibri" w:hAnsi="Calibri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C43"/>
    <w:pPr>
      <w:spacing w:before="240" w:after="60"/>
      <w:ind w:left="1440" w:hanging="1440"/>
      <w:outlineLvl w:val="7"/>
    </w:pPr>
    <w:rPr>
      <w:rFonts w:ascii="Calibri" w:hAnsi="Calibri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5C43"/>
    <w:pPr>
      <w:spacing w:before="240" w:after="60"/>
      <w:ind w:left="1584" w:hanging="1584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en-GB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en-GB"/>
    </w:rPr>
  </w:style>
  <w:style w:type="character" w:styleId="Hyperlink">
    <w:name w:val="Hyperlink"/>
    <w:basedOn w:val="DefaultParagraphFont"/>
    <w:uiPriority w:val="10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qFormat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B5333F"/>
    <w:pPr>
      <w:spacing w:before="240"/>
      <w:contextualSpacing/>
      <w:jc w:val="left"/>
    </w:pPr>
    <w:rPr>
      <w:rFonts w:ascii="Calibri" w:eastAsiaTheme="majorEastAsia" w:hAnsi="Calibri" w:cstheme="majorBidi"/>
      <w:color w:val="000000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B5333F"/>
    <w:rPr>
      <w:rFonts w:ascii="Calibri" w:eastAsiaTheme="majorEastAsia" w:hAnsi="Calibri" w:cstheme="majorBidi"/>
      <w:color w:val="000000"/>
      <w:spacing w:val="5"/>
      <w:kern w:val="28"/>
      <w:sz w:val="40"/>
      <w:szCs w:val="52"/>
      <w:lang w:val="en-GB"/>
    </w:rPr>
  </w:style>
  <w:style w:type="paragraph" w:styleId="Subtitle">
    <w:name w:val="Subtitle"/>
    <w:basedOn w:val="Normal"/>
    <w:next w:val="Normal"/>
    <w:link w:val="SubtitleChar"/>
    <w:uiPriority w:val="2"/>
    <w:qFormat/>
    <w:rsid w:val="00423743"/>
    <w:pPr>
      <w:numPr>
        <w:ilvl w:val="1"/>
      </w:numPr>
      <w:spacing w:before="120"/>
      <w:jc w:val="left"/>
    </w:pPr>
    <w:rPr>
      <w:rFonts w:ascii="Calibri" w:eastAsiaTheme="majorEastAsia" w:hAnsi="Calibri" w:cstheme="majorBidi"/>
      <w:i/>
      <w:iCs/>
      <w:color w:val="004494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423743"/>
    <w:rPr>
      <w:rFonts w:ascii="Calibri" w:eastAsiaTheme="majorEastAsia" w:hAnsi="Calibri" w:cstheme="majorBidi"/>
      <w:i/>
      <w:iCs/>
      <w:color w:val="004494"/>
      <w:spacing w:val="15"/>
      <w:sz w:val="32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23743"/>
    <w:rPr>
      <w:rFonts w:ascii="Calibri" w:eastAsiaTheme="majorEastAsia" w:hAnsi="Calibri" w:cstheme="majorBidi"/>
      <w:b/>
      <w:bCs/>
      <w:color w:val="004494"/>
      <w:sz w:val="24"/>
      <w:szCs w:val="26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en-GB"/>
    </w:rPr>
  </w:style>
  <w:style w:type="character" w:customStyle="1" w:styleId="Heading4Char">
    <w:name w:val="Heading 4 Char"/>
    <w:basedOn w:val="DefaultParagraphFont"/>
    <w:link w:val="Heading4"/>
    <w:uiPriority w:val="6"/>
    <w:rsid w:val="00423743"/>
    <w:rPr>
      <w:rFonts w:ascii="Calibri" w:eastAsiaTheme="majorEastAsia" w:hAnsi="Calibri" w:cstheme="majorBidi"/>
      <w:bCs/>
      <w:i/>
      <w:iCs/>
      <w:noProof/>
      <w:color w:val="00449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en-GB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pt-BR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  <w:lang w:val="pt-BR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qFormat/>
    <w:rsid w:val="00B5333F"/>
    <w:pPr>
      <w:spacing w:before="60" w:after="60"/>
      <w:jc w:val="center"/>
    </w:pPr>
    <w:rPr>
      <w:i/>
      <w:color w:val="004494"/>
    </w:rPr>
  </w:style>
  <w:style w:type="paragraph" w:customStyle="1" w:styleId="HeadingTableleft">
    <w:name w:val="Heading Table left"/>
    <w:basedOn w:val="HeadingTable"/>
    <w:uiPriority w:val="8"/>
    <w:qFormat/>
    <w:rsid w:val="00423743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  <w:lang w:val="en-GB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jc w:val="center"/>
    </w:pPr>
    <w:rPr>
      <w:bCs/>
      <w:szCs w:val="18"/>
    </w:rPr>
  </w:style>
  <w:style w:type="paragraph" w:customStyle="1" w:styleId="NormalTextTable">
    <w:name w:val="Normal Text Table"/>
    <w:basedOn w:val="Normal"/>
    <w:qFormat/>
    <w:rsid w:val="00D27DD3"/>
    <w:pPr>
      <w:spacing w:after="0"/>
    </w:pPr>
    <w:rPr>
      <w:lang w:val="pt-BR"/>
    </w:rPr>
  </w:style>
  <w:style w:type="paragraph" w:customStyle="1" w:styleId="Hidden">
    <w:name w:val="Hidden"/>
    <w:basedOn w:val="Normal"/>
    <w:qFormat/>
    <w:rsid w:val="000F3719"/>
    <w:pPr>
      <w:spacing w:after="0"/>
      <w:jc w:val="center"/>
    </w:pPr>
    <w:rPr>
      <w:rFonts w:ascii="Calibri" w:eastAsia="Calibri" w:hAnsi="Calibri"/>
      <w:i/>
      <w:vanish/>
      <w:color w:val="0000FF"/>
      <w:sz w:val="24"/>
      <w:lang w:val="en-US"/>
    </w:rPr>
  </w:style>
  <w:style w:type="table" w:customStyle="1" w:styleId="TableGrid11">
    <w:name w:val="Table Grid11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53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325C43"/>
    <w:rPr>
      <w:rFonts w:ascii="Calibri" w:eastAsia="Times New Roman" w:hAnsi="Calibri" w:cs="Times New Roman"/>
      <w:b/>
      <w:bCs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5C43"/>
    <w:rPr>
      <w:rFonts w:ascii="Calibri" w:eastAsia="Times New Roman" w:hAnsi="Calibri" w:cs="Times New Roman"/>
      <w:sz w:val="24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5C43"/>
    <w:rPr>
      <w:rFonts w:ascii="Calibri" w:eastAsia="Times New Roman" w:hAnsi="Calibri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5C43"/>
    <w:rPr>
      <w:rFonts w:ascii="Cambria" w:eastAsia="Times New Roman" w:hAnsi="Cambria" w:cs="Times New Roman"/>
      <w:lang w:val="en-GB" w:eastAsia="en-GB"/>
    </w:rPr>
  </w:style>
  <w:style w:type="table" w:customStyle="1" w:styleId="TableGrid91">
    <w:name w:val="Table Grid91"/>
    <w:basedOn w:val="TableNormal"/>
    <w:next w:val="TableGrid"/>
    <w:uiPriority w:val="59"/>
    <w:rsid w:val="00325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5C4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5C43"/>
    <w:rPr>
      <w:rFonts w:ascii="Arial" w:eastAsia="Times New Roman" w:hAnsi="Arial" w:cs="Arial"/>
      <w:vanish/>
      <w:sz w:val="16"/>
      <w:szCs w:val="16"/>
      <w:lang w:val="en-GB"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5C4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5C43"/>
    <w:rPr>
      <w:rFonts w:ascii="Arial" w:eastAsia="Times New Roman" w:hAnsi="Arial" w:cs="Arial"/>
      <w:vanish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63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3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389"/>
    <w:rPr>
      <w:rFonts w:ascii="Verdana" w:eastAsia="Times New Roman" w:hAnsi="Verdan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389"/>
    <w:rPr>
      <w:rFonts w:ascii="Verdana" w:eastAsia="Times New Roman" w:hAnsi="Verdana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ra.europa.eu/agency/organisation_en" TargetMode="External"/><Relationship Id="rId18" Type="http://schemas.openxmlformats.org/officeDocument/2006/relationships/hyperlink" Target="https://www.era.europa.eu/agency/organisation_e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era.europa.eu/Core-Activities/Economic-Evaluation/Pages/home.aspx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era.europa.eu/agency/organisation_en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ra.europa.eu/agency/organisation_en" TargetMode="External"/><Relationship Id="rId20" Type="http://schemas.openxmlformats.org/officeDocument/2006/relationships/hyperlink" Target="https://www.era.europa.eu/agency/organisation_e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ra.europa.eu/agency/organisation_en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s://www.era.europa.eu/agency/organisation_e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era.europa.eu/agency/organisation_en" TargetMode="External"/><Relationship Id="rId22" Type="http://schemas.openxmlformats.org/officeDocument/2006/relationships/header" Target="header1.xml"/><Relationship Id="rId27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bava\AppData\Local\Microsoft\Windows\Temporary%20Internet%20Files\Content.MSO\E9169FD8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EE4367419E94CCEA72626B905051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98F3A-7F10-455C-A2A0-78B813DACF22}"/>
      </w:docPartPr>
      <w:docPartBody>
        <w:p w:rsidR="006E1D0F" w:rsidRDefault="00C01893" w:rsidP="00C01893">
          <w:pPr>
            <w:pStyle w:val="FEE4367419E94CCEA72626B905051CDA18"/>
          </w:pPr>
          <w:r w:rsidRPr="00D235C5">
            <w:rPr>
              <w:rStyle w:val="PlaceholderText"/>
            </w:rPr>
            <w:t>Choose an item.</w:t>
          </w:r>
        </w:p>
      </w:docPartBody>
    </w:docPart>
    <w:docPart>
      <w:docPartPr>
        <w:name w:val="31EF1B265D1F4973AC7094CBDE3CF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8CCD1-6DAB-4E72-B71B-13B1FC0E740B}"/>
      </w:docPartPr>
      <w:docPartBody>
        <w:p w:rsidR="006E1D0F" w:rsidRDefault="00C01893" w:rsidP="00C01893">
          <w:pPr>
            <w:pStyle w:val="31EF1B265D1F4973AC7094CBDE3CF89018"/>
          </w:pPr>
          <w:r w:rsidRPr="00D235C5">
            <w:rPr>
              <w:rStyle w:val="PlaceholderText"/>
            </w:rPr>
            <w:t>Choose an item.</w:t>
          </w:r>
        </w:p>
      </w:docPartBody>
    </w:docPart>
    <w:docPart>
      <w:docPartPr>
        <w:name w:val="61AD6254833E4471AAC6547E9C38C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2C554-BCD8-4155-878C-6F74F5593D79}"/>
      </w:docPartPr>
      <w:docPartBody>
        <w:p w:rsidR="006E1D0F" w:rsidRDefault="00C01893" w:rsidP="00C01893">
          <w:pPr>
            <w:pStyle w:val="61AD6254833E4471AAC6547E9C38C90917"/>
          </w:pPr>
          <w:r w:rsidRPr="005E6F4C">
            <w:rPr>
              <w:rStyle w:val="PlaceholderText"/>
            </w:rPr>
            <w:t>Click here to enter a date.</w:t>
          </w:r>
        </w:p>
      </w:docPartBody>
    </w:docPart>
    <w:docPart>
      <w:docPartPr>
        <w:name w:val="EFCD75BF8A144723BD7640179A5EB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FDCB8-C2E0-4E91-9FC6-DE7179D50AB0}"/>
      </w:docPartPr>
      <w:docPartBody>
        <w:p w:rsidR="006E1D0F" w:rsidRDefault="00C01893" w:rsidP="00C01893">
          <w:pPr>
            <w:pStyle w:val="EFCD75BF8A144723BD7640179A5EB8DB17"/>
          </w:pPr>
          <w:r w:rsidRPr="00D235C5">
            <w:rPr>
              <w:rStyle w:val="PlaceholderText"/>
            </w:rPr>
            <w:t>Choose an item.</w:t>
          </w:r>
        </w:p>
      </w:docPartBody>
    </w:docPart>
    <w:docPart>
      <w:docPartPr>
        <w:name w:val="EDF96D4D08C04CD184C1E540F7801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F3402-4EF9-42E6-BC8D-1513A5E29AB8}"/>
      </w:docPartPr>
      <w:docPartBody>
        <w:p w:rsidR="001F7C59" w:rsidRDefault="00B258F6" w:rsidP="00B258F6">
          <w:pPr>
            <w:pStyle w:val="EDF96D4D08C04CD184C1E540F78011DC"/>
          </w:pPr>
          <w:r w:rsidRPr="00D235C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0F"/>
    <w:rsid w:val="000D3239"/>
    <w:rsid w:val="001F7C59"/>
    <w:rsid w:val="00220594"/>
    <w:rsid w:val="002876E7"/>
    <w:rsid w:val="002B0918"/>
    <w:rsid w:val="00387E68"/>
    <w:rsid w:val="00585D87"/>
    <w:rsid w:val="005D4707"/>
    <w:rsid w:val="006A3DE2"/>
    <w:rsid w:val="006D1B4F"/>
    <w:rsid w:val="006E1D0F"/>
    <w:rsid w:val="00714408"/>
    <w:rsid w:val="00746577"/>
    <w:rsid w:val="00874C0D"/>
    <w:rsid w:val="009C772E"/>
    <w:rsid w:val="00A3158C"/>
    <w:rsid w:val="00B131A9"/>
    <w:rsid w:val="00B258F6"/>
    <w:rsid w:val="00C01893"/>
    <w:rsid w:val="00C921BC"/>
    <w:rsid w:val="00DC7284"/>
    <w:rsid w:val="00E740B0"/>
    <w:rsid w:val="00E93A30"/>
    <w:rsid w:val="00EC16A1"/>
    <w:rsid w:val="00F27155"/>
    <w:rsid w:val="00F82E9C"/>
    <w:rsid w:val="00FC0979"/>
    <w:rsid w:val="00FE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93"/>
    <w:rPr>
      <w:color w:val="808080"/>
    </w:rPr>
  </w:style>
  <w:style w:type="paragraph" w:customStyle="1" w:styleId="FEE4367419E94CCEA72626B905051CDA">
    <w:name w:val="FEE4367419E94CCEA72626B905051CDA"/>
    <w:rsid w:val="006E1D0F"/>
  </w:style>
  <w:style w:type="paragraph" w:customStyle="1" w:styleId="31EF1B265D1F4973AC7094CBDE3CF890">
    <w:name w:val="31EF1B265D1F4973AC7094CBDE3CF890"/>
    <w:rsid w:val="006E1D0F"/>
  </w:style>
  <w:style w:type="paragraph" w:customStyle="1" w:styleId="FEE4367419E94CCEA72626B905051CDA1">
    <w:name w:val="FEE4367419E94CCEA72626B905051CDA1"/>
    <w:rsid w:val="006E1D0F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">
    <w:name w:val="31EF1B265D1F4973AC7094CBDE3CF8901"/>
    <w:rsid w:val="006E1D0F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">
    <w:name w:val="61AD6254833E4471AAC6547E9C38C909"/>
    <w:rsid w:val="006E1D0F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">
    <w:name w:val="EFCD75BF8A144723BD7640179A5EB8DB"/>
    <w:rsid w:val="006E1D0F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">
    <w:name w:val="99969695402E4E99A9A1FFDE6388CAFC"/>
    <w:rsid w:val="006E1D0F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2">
    <w:name w:val="FEE4367419E94CCEA72626B905051CDA2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2">
    <w:name w:val="31EF1B265D1F4973AC7094CBDE3CF8902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">
    <w:name w:val="61AD6254833E4471AAC6547E9C38C9091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">
    <w:name w:val="EFCD75BF8A144723BD7640179A5EB8DB1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1">
    <w:name w:val="99969695402E4E99A9A1FFDE6388CAFC1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3">
    <w:name w:val="FEE4367419E94CCEA72626B905051CDA3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3">
    <w:name w:val="31EF1B265D1F4973AC7094CBDE3CF8903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2">
    <w:name w:val="61AD6254833E4471AAC6547E9C38C9092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2">
    <w:name w:val="EFCD75BF8A144723BD7640179A5EB8DB2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2">
    <w:name w:val="99969695402E4E99A9A1FFDE6388CAFC2"/>
    <w:rsid w:val="00874C0D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4">
    <w:name w:val="FEE4367419E94CCEA72626B905051CDA4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4">
    <w:name w:val="31EF1B265D1F4973AC7094CBDE3CF8904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3">
    <w:name w:val="61AD6254833E4471AAC6547E9C38C9093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3">
    <w:name w:val="EFCD75BF8A144723BD7640179A5EB8DB3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3">
    <w:name w:val="99969695402E4E99A9A1FFDE6388CAFC3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5">
    <w:name w:val="FEE4367419E94CCEA72626B905051CDA5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5">
    <w:name w:val="31EF1B265D1F4973AC7094CBDE3CF8905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4">
    <w:name w:val="61AD6254833E4471AAC6547E9C38C9094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4">
    <w:name w:val="EFCD75BF8A144723BD7640179A5EB8DB4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4">
    <w:name w:val="99969695402E4E99A9A1FFDE6388CAFC4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6">
    <w:name w:val="FEE4367419E94CCEA72626B905051CDA6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6">
    <w:name w:val="31EF1B265D1F4973AC7094CBDE3CF8906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5">
    <w:name w:val="61AD6254833E4471AAC6547E9C38C9095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5">
    <w:name w:val="EFCD75BF8A144723BD7640179A5EB8DB5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5">
    <w:name w:val="99969695402E4E99A9A1FFDE6388CAFC5"/>
    <w:rsid w:val="00B131A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7">
    <w:name w:val="FEE4367419E94CCEA72626B905051CDA7"/>
    <w:rsid w:val="005D4707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7">
    <w:name w:val="31EF1B265D1F4973AC7094CBDE3CF8907"/>
    <w:rsid w:val="005D4707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6">
    <w:name w:val="61AD6254833E4471AAC6547E9C38C9096"/>
    <w:rsid w:val="005D4707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6">
    <w:name w:val="EFCD75BF8A144723BD7640179A5EB8DB6"/>
    <w:rsid w:val="005D4707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6">
    <w:name w:val="99969695402E4E99A9A1FFDE6388CAFC6"/>
    <w:rsid w:val="005D4707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8">
    <w:name w:val="FEE4367419E94CCEA72626B905051CDA8"/>
    <w:rsid w:val="00EC16A1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8">
    <w:name w:val="31EF1B265D1F4973AC7094CBDE3CF8908"/>
    <w:rsid w:val="00EC16A1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7">
    <w:name w:val="61AD6254833E4471AAC6547E9C38C9097"/>
    <w:rsid w:val="00EC16A1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7">
    <w:name w:val="EFCD75BF8A144723BD7640179A5EB8DB7"/>
    <w:rsid w:val="00EC16A1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99969695402E4E99A9A1FFDE6388CAFC7">
    <w:name w:val="99969695402E4E99A9A1FFDE6388CAFC7"/>
    <w:rsid w:val="00EC16A1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DF96D4D08C04CD184C1E540F78011DC">
    <w:name w:val="EDF96D4D08C04CD184C1E540F78011DC"/>
    <w:rsid w:val="00B258F6"/>
  </w:style>
  <w:style w:type="paragraph" w:customStyle="1" w:styleId="FEE4367419E94CCEA72626B905051CDA9">
    <w:name w:val="FEE4367419E94CCEA72626B905051CDA9"/>
    <w:rsid w:val="001F7C5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9">
    <w:name w:val="31EF1B265D1F4973AC7094CBDE3CF8909"/>
    <w:rsid w:val="001F7C5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8">
    <w:name w:val="61AD6254833E4471AAC6547E9C38C9098"/>
    <w:rsid w:val="001F7C5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8">
    <w:name w:val="EFCD75BF8A144723BD7640179A5EB8DB8"/>
    <w:rsid w:val="001F7C59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BCD1C605D9B6420BB9D342897D066187">
    <w:name w:val="BCD1C605D9B6420BB9D342897D066187"/>
    <w:rsid w:val="00FC0979"/>
    <w:rPr>
      <w:lang w:val="en-GB" w:eastAsia="en-GB"/>
    </w:rPr>
  </w:style>
  <w:style w:type="paragraph" w:customStyle="1" w:styleId="10562F3E88B343A685F02AFF799AC0E3">
    <w:name w:val="10562F3E88B343A685F02AFF799AC0E3"/>
    <w:rsid w:val="00FC0979"/>
    <w:rPr>
      <w:lang w:val="en-GB" w:eastAsia="en-GB"/>
    </w:rPr>
  </w:style>
  <w:style w:type="paragraph" w:customStyle="1" w:styleId="03EC7876ED0545E8B8ED2DF547F7CFB9">
    <w:name w:val="03EC7876ED0545E8B8ED2DF547F7CFB9"/>
    <w:rsid w:val="00FC0979"/>
    <w:rPr>
      <w:lang w:val="en-GB" w:eastAsia="en-GB"/>
    </w:rPr>
  </w:style>
  <w:style w:type="paragraph" w:customStyle="1" w:styleId="00F4F80730CA455C80009B1F7EA1A40B">
    <w:name w:val="00F4F80730CA455C80009B1F7EA1A40B"/>
    <w:rsid w:val="00FC0979"/>
    <w:rPr>
      <w:lang w:val="en-GB" w:eastAsia="en-GB"/>
    </w:rPr>
  </w:style>
  <w:style w:type="paragraph" w:customStyle="1" w:styleId="FEE4367419E94CCEA72626B905051CDA10">
    <w:name w:val="FEE4367419E94CCEA72626B905051CDA10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0">
    <w:name w:val="31EF1B265D1F4973AC7094CBDE3CF89010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9">
    <w:name w:val="61AD6254833E4471AAC6547E9C38C9099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9">
    <w:name w:val="EFCD75BF8A144723BD7640179A5EB8DB9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1">
    <w:name w:val="FEE4367419E94CCEA72626B905051CDA11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1">
    <w:name w:val="31EF1B265D1F4973AC7094CBDE3CF89011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0">
    <w:name w:val="61AD6254833E4471AAC6547E9C38C90910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0">
    <w:name w:val="EFCD75BF8A144723BD7640179A5EB8DB10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2">
    <w:name w:val="FEE4367419E94CCEA72626B905051CDA12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2">
    <w:name w:val="31EF1B265D1F4973AC7094CBDE3CF89012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1">
    <w:name w:val="61AD6254833E4471AAC6547E9C38C90911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1">
    <w:name w:val="EFCD75BF8A144723BD7640179A5EB8DB11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3">
    <w:name w:val="FEE4367419E94CCEA72626B905051CDA13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3">
    <w:name w:val="31EF1B265D1F4973AC7094CBDE3CF89013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2">
    <w:name w:val="61AD6254833E4471AAC6547E9C38C90912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2">
    <w:name w:val="EFCD75BF8A144723BD7640179A5EB8DB12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4">
    <w:name w:val="FEE4367419E94CCEA72626B905051CDA14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4">
    <w:name w:val="31EF1B265D1F4973AC7094CBDE3CF89014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3">
    <w:name w:val="61AD6254833E4471AAC6547E9C38C90913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3">
    <w:name w:val="EFCD75BF8A144723BD7640179A5EB8DB13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5">
    <w:name w:val="FEE4367419E94CCEA72626B905051CDA15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5">
    <w:name w:val="31EF1B265D1F4973AC7094CBDE3CF89015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4">
    <w:name w:val="61AD6254833E4471AAC6547E9C38C90914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4">
    <w:name w:val="EFCD75BF8A144723BD7640179A5EB8DB14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6">
    <w:name w:val="FEE4367419E94CCEA72626B905051CDA16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6">
    <w:name w:val="31EF1B265D1F4973AC7094CBDE3CF89016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5">
    <w:name w:val="61AD6254833E4471AAC6547E9C38C90915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5">
    <w:name w:val="EFCD75BF8A144723BD7640179A5EB8DB15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7">
    <w:name w:val="FEE4367419E94CCEA72626B905051CDA17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7">
    <w:name w:val="31EF1B265D1F4973AC7094CBDE3CF89017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6">
    <w:name w:val="61AD6254833E4471AAC6547E9C38C90916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6">
    <w:name w:val="EFCD75BF8A144723BD7640179A5EB8DB16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FEE4367419E94CCEA72626B905051CDA18">
    <w:name w:val="FEE4367419E94CCEA72626B905051CDA18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31EF1B265D1F4973AC7094CBDE3CF89018">
    <w:name w:val="31EF1B265D1F4973AC7094CBDE3CF89018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61AD6254833E4471AAC6547E9C38C90917">
    <w:name w:val="61AD6254833E4471AAC6547E9C38C90917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  <w:style w:type="paragraph" w:customStyle="1" w:styleId="EFCD75BF8A144723BD7640179A5EB8DB17">
    <w:name w:val="EFCD75BF8A144723BD7640179A5EB8DB17"/>
    <w:rsid w:val="00C01893"/>
    <w:pPr>
      <w:spacing w:after="240" w:line="240" w:lineRule="auto"/>
      <w:jc w:val="both"/>
    </w:pPr>
    <w:rPr>
      <w:rFonts w:ascii="Verdana" w:eastAsia="Times New Roman" w:hAnsi="Verdana" w:cs="Times New Roman"/>
      <w:sz w:val="18"/>
      <w:szCs w:val="24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A_Document_landscape" ma:contentTypeID="0x010100CA9806D3932DA942ADAA782981EB548D1800647B3D212C6EFF479C1F103E760D0D9C" ma:contentTypeVersion="103" ma:contentTypeDescription="" ma:contentTypeScope="" ma:versionID="ca2cf1ba6550c0bc550fadc297338bc2">
  <xsd:schema xmlns:xsd="http://www.w3.org/2001/XMLSchema" xmlns:xs="http://www.w3.org/2001/XMLSchema" xmlns:p="http://schemas.microsoft.com/office/2006/metadata/properties" xmlns:ns2="37dc432a-8ebf-4af5-8237-268edd3a8664" targetNamespace="http://schemas.microsoft.com/office/2006/metadata/properties" ma:root="true" ma:fieldsID="74a3bcfe4ee2981693d5399c1560e803" ns2:_="">
    <xsd:import namespace="37dc432a-8ebf-4af5-8237-268edd3a86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gf147c1d654543abacff4a31dfc45623" minOccurs="0"/>
                <xsd:element ref="ns2:TaxCatchAll" minOccurs="0"/>
                <xsd:element ref="ns2:TaxCatchAllLabel" minOccurs="0"/>
                <xsd:element ref="ns2:g337828d867743cab065af36c4e1a31c" minOccurs="0"/>
                <xsd:element ref="ns2:h70713ed90ce4adeabe454f2aabfa4ef" minOccurs="0"/>
                <xsd:element ref="ns2:Project_x0020_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c432a-8ebf-4af5-8237-268edd3a8664" elementFormDefault="qualified">
    <xsd:import namespace="http://schemas.microsoft.com/office/2006/documentManagement/types"/>
    <xsd:import namespace="http://schemas.microsoft.com/office/infopath/2007/PartnerControls"/>
    <xsd:element name="_dlc_DocId" ma:index="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gf147c1d654543abacff4a31dfc45623" ma:index="8" ma:taxonomy="true" ma:internalName="gf147c1d654543abacff4a31dfc45623" ma:taxonomyFieldName="Origin_x002d_Author" ma:displayName="Origin-Author" ma:readOnly="false" ma:default="141;#ERA|8287c6ea-6f12-4bfd-9fc9-6825fce534f5" ma:fieldId="{0f147c1d-6545-43ab-acff-4a31dfc45623}" ma:sspId="b1d52ad1-4fc8-48e5-9ebf-c709b056ed17" ma:termSetId="3bd325ee-ad60-4d4f-86e3-57acc14312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40853311-224c-45cb-aa93-7b40079dd3b8}" ma:internalName="TaxCatchAll" ma:showField="CatchAllData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0853311-224c-45cb-aa93-7b40079dd3b8}" ma:internalName="TaxCatchAllLabel" ma:readOnly="true" ma:showField="CatchAllDataLabel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337828d867743cab065af36c4e1a31c" ma:index="14" ma:taxonomy="true" ma:internalName="g337828d867743cab065af36c4e1a31c" ma:taxonomyFieldName="Process" ma:displayName="Process" ma:indexed="true" ma:readOnly="false" ma:default="" ma:fieldId="{0337828d-8677-43ca-b065-af36c4e1a31c}" ma:sspId="b1d52ad1-4fc8-48e5-9ebf-c709b056ed17" ma:termSetId="41c32b1e-eebd-43d7-92b4-2a0b44ea66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0713ed90ce4adeabe454f2aabfa4ef" ma:index="17" ma:taxonomy="true" ma:internalName="h70713ed90ce4adeabe454f2aabfa4ef" ma:taxonomyFieldName="Document_x0020_type" ma:displayName="Document type" ma:readOnly="false" ma:default="" ma:fieldId="{170713ed-90ce-4ade-abe4-54f2aabfa4ef}" ma:sspId="b1d52ad1-4fc8-48e5-9ebf-c709b056ed17" ma:termSetId="07ece8fb-22f7-4a45-9bd0-d78559e8cd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_x0020_Code" ma:index="19" nillable="true" ma:displayName="Project Code" ma:description="Only if the project code exists" ma:internalName="Project_x0020_Cod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b1d52ad1-4fc8-48e5-9ebf-c709b056ed17" ContentTypeId="0x010100CA9806D3932DA942ADAA782981EB548D18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37828d867743cab065af36c4e1a31c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 Applicable</TermName>
          <TermId xmlns="http://schemas.microsoft.com/office/infopath/2007/PartnerControls">8dc65ec9-d857-45aa-84f8-b737af65cf7c</TermId>
        </TermInfo>
      </Terms>
    </g337828d867743cab065af36c4e1a31c>
    <gf147c1d654543abacff4a31dfc45623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ERA</TermName>
          <TermId xmlns="http://schemas.microsoft.com/office/infopath/2007/PartnerControls">8287c6ea-6f12-4bfd-9fc9-6825fce534f5</TermId>
        </TermInfo>
      </Terms>
    </gf147c1d654543abacff4a31dfc45623>
    <TaxCatchAll xmlns="37dc432a-8ebf-4af5-8237-268edd3a8664">
      <Value>616</Value>
      <Value>375</Value>
      <Value>491</Value>
      <Value>141</Value>
      <Value>231</Value>
    </TaxCatchAll>
    <h70713ed90ce4adeabe454f2aabfa4ef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692695f4-c854-40e4-945b-ea8d7906ec8d</TermId>
        </TermInfo>
      </Terms>
    </h70713ed90ce4adeabe454f2aabfa4ef>
    <_dlc_DocId xmlns="37dc432a-8ebf-4af5-8237-268edd3a8664">ERAINT-445-61</_dlc_DocId>
    <_dlc_DocIdUrl xmlns="37dc432a-8ebf-4af5-8237-268edd3a8664">
      <Url>https://intranet.era.europa.eu/Quality/_layouts/15/DocIdRedir.aspx?ID=ERAINT-445-61</Url>
      <Description>ERAINT-445-61</Description>
    </_dlc_DocIdUrl>
    <Project_x0020_Code xmlns="37dc432a-8ebf-4af5-8237-268edd3a866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73A8-DB66-46E0-96F1-F498EFFC1C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C02CE-7817-44C4-B41B-50AAE7157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dc432a-8ebf-4af5-8237-268edd3a86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0349F5-7969-4E59-A106-5446F675A1E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1F742A-3758-4E38-A3BB-678DFFFCBFAF}">
  <ds:schemaRefs>
    <ds:schemaRef ds:uri="http://schemas.microsoft.com/office/2006/metadata/properties"/>
    <ds:schemaRef ds:uri="http://schemas.microsoft.com/office/infopath/2007/PartnerControls"/>
    <ds:schemaRef ds:uri="37dc432a-8ebf-4af5-8237-268edd3a8664"/>
  </ds:schemaRefs>
</ds:datastoreItem>
</file>

<file path=customXml/itemProps5.xml><?xml version="1.0" encoding="utf-8"?>
<ds:datastoreItem xmlns:ds="http://schemas.openxmlformats.org/officeDocument/2006/customXml" ds:itemID="{AF4DCF5D-B052-4B5D-9602-25FA61B2C1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70AFD0-B817-42F3-BE57-C42601BC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E9169FD8.dotx</Template>
  <TotalTime>1</TotalTime>
  <Pages>6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BOUMAHDI El Mostafa</dc:creator>
  <cp:keywords/>
  <dc:description/>
  <cp:lastModifiedBy>BOUMAHDI El Mostafa</cp:lastModifiedBy>
  <cp:revision>3</cp:revision>
  <cp:lastPrinted>2020-02-19T09:37:00Z</cp:lastPrinted>
  <dcterms:created xsi:type="dcterms:W3CDTF">2020-04-29T11:00:00Z</dcterms:created>
  <dcterms:modified xsi:type="dcterms:W3CDTF">2020-04-29T13:16:00Z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0x010100CA9806D3932DA942ADAA782981EB548D1800647B3D212C6EFF479C1F103E760D0D9C</vt:lpwstr>
  </property>
  <property fmtid="{D5CDD505-2E9C-101B-9397-08002B2CF9AE}" pid="3" name="_dlc_DocIdItemGuid">
    <vt:lpwstr>38b311e7-6c55-4b33-81f9-7c4d5ac55179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231;#Not Applicable|8dc65ec9-d857-45aa-84f8-b737af65cf7c</vt:lpwstr>
  </property>
  <property fmtid="{D5CDD505-2E9C-101B-9397-08002B2CF9AE}" pid="7" name="Origin_x002d_Author">
    <vt:lpwstr/>
  </property>
  <property fmtid="{D5CDD505-2E9C-101B-9397-08002B2CF9AE}" pid="8" name="Origin-Author">
    <vt:lpwstr>141;#ERA|8287c6ea-6f12-4bfd-9fc9-6825fce534f5</vt:lpwstr>
  </property>
  <property fmtid="{D5CDD505-2E9C-101B-9397-08002B2CF9AE}" pid="9" name="Document type">
    <vt:lpwstr>375;#Document|692695f4-c854-40e4-945b-ea8d7906ec8d</vt:lpwstr>
  </property>
  <property fmtid="{D5CDD505-2E9C-101B-9397-08002B2CF9AE}" pid="10" name="Applicable to">
    <vt:lpwstr>616;#ERA|138340aa-c496-4c20-838b-59838e14a4dd</vt:lpwstr>
  </property>
  <property fmtid="{D5CDD505-2E9C-101B-9397-08002B2CF9AE}" pid="11" name="d6a99a24ad8d40daa6faef244685dc83">
    <vt:lpwstr>05. Evaluation, Management and Resources|9f9117f7-1e8b-4faa-b934-61c8eb6161ac</vt:lpwstr>
  </property>
  <property fmtid="{D5CDD505-2E9C-101B-9397-08002B2CF9AE}" pid="12" name="idb508fb4be84cf2b59d0d83d698d173">
    <vt:lpwstr>ERA|138340aa-c496-4c20-838b-59838e14a4dd</vt:lpwstr>
  </property>
  <property fmtid="{D5CDD505-2E9C-101B-9397-08002B2CF9AE}" pid="13" name="Comments">
    <vt:lpwstr>Word</vt:lpwstr>
  </property>
</Properties>
</file>